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BB5D5" w14:textId="77777777" w:rsidR="00E50CB0" w:rsidRDefault="00A8171A" w:rsidP="00E50CB0">
      <w:pPr>
        <w:pStyle w:val="BodyText"/>
        <w:spacing w:before="24" w:line="360" w:lineRule="auto"/>
        <w:ind w:left="0"/>
        <w:rPr>
          <w:rFonts w:ascii="Arial" w:hAnsi="Arial" w:cs="Arial"/>
          <w:bCs/>
          <w:color w:val="1D1B11"/>
          <w:sz w:val="24"/>
          <w:szCs w:val="24"/>
        </w:rPr>
      </w:pPr>
      <w:r w:rsidRPr="00BD0B4B">
        <w:rPr>
          <w:rFonts w:ascii="Arial" w:hAnsi="Arial" w:cs="Arial"/>
          <w:bCs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370F9D55" wp14:editId="0B0CF169">
                <wp:simplePos x="0" y="0"/>
                <wp:positionH relativeFrom="page">
                  <wp:posOffset>790575</wp:posOffset>
                </wp:positionH>
                <wp:positionV relativeFrom="paragraph">
                  <wp:posOffset>0</wp:posOffset>
                </wp:positionV>
                <wp:extent cx="5943600" cy="1270"/>
                <wp:effectExtent l="0" t="0" r="0" b="0"/>
                <wp:wrapTopAndBottom/>
                <wp:docPr id="786109556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43600">
                              <a:moveTo>
                                <a:pt x="0" y="0"/>
                              </a:moveTo>
                              <a:lnTo>
                                <a:pt x="5943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1C1A1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F13573" id="Graphic 1" o:spid="_x0000_s1026" style="position:absolute;margin-left:62.25pt;margin-top:0;width:468pt;height:.1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43600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" path="m,l5943600,e" filled="f" strokecolor="#1c1a10" strokeweight=".48pt">
                <v:path arrowok="t"/>
                <w10:wrap type="topAndBottom" anchorx="page"/>
              </v:shape>
            </w:pict>
          </mc:Fallback>
        </mc:AlternateContent>
      </w:r>
    </w:p>
    <w:p w14:paraId="718CEAF3" w14:textId="67029E31" w:rsidR="004244CD" w:rsidRPr="00E50CB0" w:rsidRDefault="004244CD" w:rsidP="00E50CB0">
      <w:pPr>
        <w:pStyle w:val="BodyText"/>
        <w:spacing w:before="24" w:line="360" w:lineRule="auto"/>
        <w:ind w:left="0"/>
        <w:rPr>
          <w:rFonts w:ascii="Arial" w:hAnsi="Arial" w:cs="Arial"/>
          <w:bCs/>
          <w:color w:val="1D1B11"/>
          <w:sz w:val="24"/>
          <w:szCs w:val="24"/>
        </w:rPr>
      </w:pPr>
      <w:r w:rsidRPr="00BD0B4B">
        <w:rPr>
          <w:rFonts w:ascii="Arial" w:hAnsi="Arial" w:cs="Arial"/>
          <w:b/>
          <w:bCs/>
          <w:color w:val="1D1B11"/>
          <w:sz w:val="24"/>
          <w:szCs w:val="24"/>
        </w:rPr>
        <w:t>Name</w:t>
      </w:r>
      <w:r w:rsidRPr="00BD0B4B">
        <w:rPr>
          <w:rFonts w:ascii="Arial" w:hAnsi="Arial" w:cs="Arial"/>
          <w:b/>
          <w:bCs/>
          <w:color w:val="1D1B11"/>
          <w:spacing w:val="-5"/>
          <w:sz w:val="24"/>
          <w:szCs w:val="24"/>
        </w:rPr>
        <w:t xml:space="preserve"> </w:t>
      </w:r>
      <w:r w:rsidRPr="00BD0B4B">
        <w:rPr>
          <w:rFonts w:ascii="Arial" w:hAnsi="Arial" w:cs="Arial"/>
          <w:b/>
          <w:bCs/>
          <w:color w:val="1D1B11"/>
          <w:sz w:val="24"/>
          <w:szCs w:val="24"/>
        </w:rPr>
        <w:t>of</w:t>
      </w:r>
      <w:r w:rsidRPr="00BD0B4B">
        <w:rPr>
          <w:rFonts w:ascii="Arial" w:hAnsi="Arial" w:cs="Arial"/>
          <w:b/>
          <w:bCs/>
          <w:color w:val="1D1B11"/>
          <w:spacing w:val="-3"/>
          <w:sz w:val="24"/>
          <w:szCs w:val="24"/>
        </w:rPr>
        <w:t xml:space="preserve"> </w:t>
      </w:r>
      <w:r w:rsidRPr="00BD0B4B">
        <w:rPr>
          <w:rFonts w:ascii="Arial" w:hAnsi="Arial" w:cs="Arial"/>
          <w:b/>
          <w:bCs/>
          <w:color w:val="1D1B11"/>
          <w:spacing w:val="-2"/>
          <w:sz w:val="24"/>
          <w:szCs w:val="24"/>
        </w:rPr>
        <w:t>Candidate:</w:t>
      </w:r>
      <w:r w:rsidRPr="00975AE4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bookmarkStart w:id="0" w:name="_Hlk188222585"/>
      <w:sdt>
        <w:sdtPr>
          <w:rPr>
            <w:rFonts w:ascii="Arial" w:hAnsi="Arial" w:cs="Arial"/>
            <w:color w:val="1D1B11"/>
            <w:sz w:val="24"/>
            <w:szCs w:val="24"/>
          </w:rPr>
          <w:id w:val="1845441349"/>
          <w:placeholder>
            <w:docPart w:val="2E3C8B8C3EE54EE6B992B3A091532ADC"/>
          </w:placeholder>
          <w:showingPlcHdr/>
        </w:sdtPr>
        <w:sdtEndPr/>
        <w:sdtContent>
          <w:r w:rsidRPr="00975AE4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bookmarkEnd w:id="0"/>
    </w:p>
    <w:p w14:paraId="4A1DF875" w14:textId="5D194581" w:rsidR="004244CD" w:rsidRPr="00975AE4" w:rsidRDefault="004244CD" w:rsidP="00975AE4">
      <w:pPr>
        <w:pStyle w:val="BodyText"/>
        <w:tabs>
          <w:tab w:val="left" w:pos="2309"/>
          <w:tab w:val="left" w:pos="7023"/>
          <w:tab w:val="left" w:pos="9639"/>
        </w:tabs>
        <w:spacing w:before="61" w:line="360" w:lineRule="auto"/>
        <w:ind w:left="0" w:right="212" w:hanging="10"/>
        <w:rPr>
          <w:rFonts w:ascii="Arial" w:hAnsi="Arial" w:cs="Arial"/>
          <w:sz w:val="24"/>
          <w:szCs w:val="24"/>
        </w:rPr>
      </w:pPr>
      <w:r w:rsidRPr="000B7096">
        <w:rPr>
          <w:rFonts w:ascii="Arial" w:hAnsi="Arial" w:cs="Arial"/>
          <w:b/>
          <w:bCs/>
          <w:color w:val="1D1B11"/>
          <w:sz w:val="24"/>
          <w:szCs w:val="24"/>
        </w:rPr>
        <w:t>Field</w:t>
      </w:r>
      <w:r w:rsidR="000B7096">
        <w:rPr>
          <w:rFonts w:ascii="Arial" w:hAnsi="Arial" w:cs="Arial"/>
          <w:color w:val="1D1B11"/>
          <w:sz w:val="24"/>
          <w:szCs w:val="24"/>
        </w:rPr>
        <w:t>:</w:t>
      </w:r>
      <w:r w:rsidRPr="000B7096">
        <w:rPr>
          <w:rFonts w:ascii="Arial" w:hAnsi="Arial" w:cs="Arial"/>
          <w:color w:val="1D1B11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(</w:t>
      </w:r>
      <w:r w:rsidRPr="00975AE4">
        <w:rPr>
          <w:rFonts w:ascii="Arial" w:hAnsi="Arial" w:cs="Arial"/>
          <w:i/>
          <w:color w:val="1D1B11"/>
          <w:sz w:val="24"/>
          <w:szCs w:val="24"/>
        </w:rPr>
        <w:t>tick</w:t>
      </w:r>
      <w:r w:rsidRPr="00975AE4">
        <w:rPr>
          <w:rFonts w:ascii="Arial" w:hAnsi="Arial" w:cs="Arial"/>
          <w:i/>
          <w:color w:val="1D1B11"/>
          <w:spacing w:val="-1"/>
          <w:sz w:val="24"/>
          <w:szCs w:val="24"/>
        </w:rPr>
        <w:t xml:space="preserve"> </w:t>
      </w:r>
      <w:r w:rsidRPr="00975AE4">
        <w:rPr>
          <w:rFonts w:ascii="Arial" w:hAnsi="Arial" w:cs="Arial"/>
          <w:i/>
          <w:color w:val="1D1B11"/>
          <w:sz w:val="24"/>
          <w:szCs w:val="24"/>
        </w:rPr>
        <w:t>one</w:t>
      </w:r>
      <w:r w:rsidRPr="00975AE4">
        <w:rPr>
          <w:rFonts w:ascii="Arial" w:hAnsi="Arial" w:cs="Arial"/>
          <w:color w:val="1D1B11"/>
          <w:sz w:val="24"/>
          <w:szCs w:val="24"/>
        </w:rPr>
        <w:t>)</w:t>
      </w:r>
      <w:r w:rsidRPr="00975AE4">
        <w:rPr>
          <w:rFonts w:ascii="Arial" w:hAnsi="Arial" w:cs="Arial"/>
          <w:color w:val="1D1B11"/>
          <w:spacing w:val="-1"/>
          <w:sz w:val="24"/>
          <w:szCs w:val="24"/>
        </w:rPr>
        <w:t xml:space="preserve"> </w:t>
      </w:r>
      <w:bookmarkStart w:id="1" w:name="_Hlk188263157"/>
      <w:r w:rsidRPr="00975AE4">
        <w:rPr>
          <w:rFonts w:ascii="Arial" w:hAnsi="Arial" w:cs="Arial"/>
          <w:color w:val="1D1B11"/>
          <w:sz w:val="24"/>
          <w:szCs w:val="24"/>
        </w:rPr>
        <w:t xml:space="preserve">Counselling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231855724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Pr="00975AE4">
            <w:rPr>
              <w:rFonts w:ascii="Segoe UI Symbol" w:eastAsia="MS Gothic" w:hAnsi="Segoe UI Symbol" w:cs="Segoe UI Symbol"/>
              <w:color w:val="1D1B11"/>
              <w:sz w:val="24"/>
              <w:szCs w:val="24"/>
            </w:rPr>
            <w:t>☐</w:t>
          </w:r>
        </w:sdtContent>
      </w:sdt>
      <w:r w:rsidRPr="00975AE4">
        <w:rPr>
          <w:rFonts w:ascii="Arial" w:hAnsi="Arial" w:cs="Arial"/>
          <w:color w:val="1D1B11"/>
          <w:sz w:val="24"/>
          <w:szCs w:val="24"/>
        </w:rPr>
        <w:t xml:space="preserve"> / Educational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666788846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Pr="00975AE4">
            <w:rPr>
              <w:rFonts w:ascii="Segoe UI Symbol" w:eastAsia="MS Gothic" w:hAnsi="Segoe UI Symbol" w:cs="Segoe UI Symbol"/>
              <w:color w:val="1D1B11"/>
              <w:sz w:val="24"/>
              <w:szCs w:val="24"/>
            </w:rPr>
            <w:t>☐</w:t>
          </w:r>
        </w:sdtContent>
      </w:sdt>
      <w:r w:rsidRPr="00975AE4">
        <w:rPr>
          <w:rFonts w:ascii="Arial" w:hAnsi="Arial" w:cs="Arial"/>
          <w:color w:val="1D1B11"/>
          <w:sz w:val="24"/>
          <w:szCs w:val="24"/>
        </w:rPr>
        <w:t xml:space="preserve"> / Organizational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620967249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BE1A3A">
            <w:rPr>
              <w:rFonts w:ascii="MS Gothic" w:eastAsia="MS Gothic" w:hAnsi="MS Gothic" w:cs="Arial" w:hint="eastAsia"/>
              <w:color w:val="1D1B11"/>
              <w:sz w:val="24"/>
              <w:szCs w:val="24"/>
            </w:rPr>
            <w:t>☐</w:t>
          </w:r>
        </w:sdtContent>
      </w:sdt>
      <w:r w:rsidR="00BE1A3A">
        <w:rPr>
          <w:rFonts w:ascii="Arial" w:hAnsi="Arial" w:cs="Arial"/>
          <w:color w:val="1D1B11"/>
          <w:sz w:val="24"/>
          <w:szCs w:val="24"/>
        </w:rPr>
        <w:t xml:space="preserve"> / </w:t>
      </w:r>
      <w:r w:rsidR="00BE1A3A" w:rsidRPr="00975AE4">
        <w:rPr>
          <w:rFonts w:ascii="Arial" w:hAnsi="Arial" w:cs="Arial"/>
          <w:color w:val="1D1B11"/>
          <w:sz w:val="24"/>
          <w:szCs w:val="24"/>
        </w:rPr>
        <w:t xml:space="preserve">Psychotherapy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974212931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BE1A3A" w:rsidRPr="00975AE4">
            <w:rPr>
              <w:rFonts w:ascii="Segoe UI Symbol" w:eastAsia="MS Gothic" w:hAnsi="Segoe UI Symbol" w:cs="Segoe UI Symbol"/>
              <w:color w:val="1D1B11"/>
              <w:sz w:val="24"/>
              <w:szCs w:val="24"/>
            </w:rPr>
            <w:t>☐</w:t>
          </w:r>
        </w:sdtContent>
      </w:sdt>
      <w:r w:rsidR="00BE1A3A" w:rsidRPr="00975AE4">
        <w:rPr>
          <w:rFonts w:ascii="Arial" w:hAnsi="Arial" w:cs="Arial"/>
          <w:color w:val="1D1B11"/>
          <w:sz w:val="24"/>
          <w:szCs w:val="24"/>
        </w:rPr>
        <w:t xml:space="preserve"> </w:t>
      </w:r>
    </w:p>
    <w:bookmarkEnd w:id="1"/>
    <w:p w14:paraId="1501415E" w14:textId="6899BE40" w:rsidR="004244CD" w:rsidRPr="00975AE4" w:rsidRDefault="004244CD" w:rsidP="00975AE4">
      <w:pPr>
        <w:pStyle w:val="BodyText"/>
        <w:spacing w:before="253" w:line="360" w:lineRule="auto"/>
        <w:ind w:left="0"/>
        <w:rPr>
          <w:rFonts w:ascii="Arial" w:hAnsi="Arial" w:cs="Arial"/>
          <w:sz w:val="24"/>
          <w:szCs w:val="24"/>
        </w:rPr>
      </w:pPr>
      <w:r w:rsidRPr="00975AE4">
        <w:rPr>
          <w:rFonts w:ascii="Arial" w:hAnsi="Arial" w:cs="Arial"/>
          <w:color w:val="1D1B11"/>
          <w:sz w:val="24"/>
          <w:szCs w:val="24"/>
        </w:rPr>
        <w:t>The</w:t>
      </w:r>
      <w:r w:rsidRPr="00975AE4">
        <w:rPr>
          <w:rFonts w:ascii="Arial" w:hAnsi="Arial" w:cs="Arial"/>
          <w:color w:val="1D1B11"/>
          <w:spacing w:val="-7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candidate</w:t>
      </w:r>
      <w:r w:rsidRPr="00975AE4">
        <w:rPr>
          <w:rFonts w:ascii="Arial" w:hAnsi="Arial" w:cs="Arial"/>
          <w:color w:val="1D1B11"/>
          <w:spacing w:val="-8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hereby</w:t>
      </w:r>
      <w:r w:rsidRPr="00975AE4">
        <w:rPr>
          <w:rFonts w:ascii="Arial" w:hAnsi="Arial" w:cs="Arial"/>
          <w:color w:val="1D1B11"/>
          <w:spacing w:val="-7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certifies</w:t>
      </w:r>
      <w:r w:rsidRPr="00975AE4">
        <w:rPr>
          <w:rFonts w:ascii="Arial" w:hAnsi="Arial" w:cs="Arial"/>
          <w:color w:val="1D1B11"/>
          <w:spacing w:val="-6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that</w:t>
      </w:r>
      <w:r w:rsidRPr="00975AE4">
        <w:rPr>
          <w:rFonts w:ascii="Arial" w:hAnsi="Arial" w:cs="Arial"/>
          <w:color w:val="1D1B11"/>
          <w:spacing w:val="-6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he/she/they</w:t>
      </w:r>
      <w:r w:rsidRPr="00975AE4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have</w:t>
      </w:r>
      <w:r w:rsidRPr="00975AE4">
        <w:rPr>
          <w:rFonts w:ascii="Arial" w:hAnsi="Arial" w:cs="Arial"/>
          <w:color w:val="1D1B11"/>
          <w:spacing w:val="-6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completed</w:t>
      </w:r>
      <w:r w:rsidRPr="00975AE4">
        <w:rPr>
          <w:rFonts w:ascii="Arial" w:hAnsi="Arial" w:cs="Arial"/>
          <w:color w:val="1D1B11"/>
          <w:spacing w:val="-6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all</w:t>
      </w:r>
      <w:r w:rsidRPr="00975AE4">
        <w:rPr>
          <w:rFonts w:ascii="Arial" w:hAnsi="Arial" w:cs="Arial"/>
          <w:color w:val="1D1B11"/>
          <w:spacing w:val="-7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the</w:t>
      </w:r>
      <w:r w:rsidRPr="00975AE4">
        <w:rPr>
          <w:rFonts w:ascii="Arial" w:hAnsi="Arial" w:cs="Arial"/>
          <w:color w:val="1D1B11"/>
          <w:spacing w:val="-7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tasks,</w:t>
      </w:r>
      <w:r w:rsidRPr="00975AE4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 xml:space="preserve">responsibilities and supervision as required by the training contract endorsed on (date): </w:t>
      </w:r>
      <w:bookmarkStart w:id="2" w:name="_Hlk188221832"/>
      <w:sdt>
        <w:sdtPr>
          <w:rPr>
            <w:rFonts w:ascii="Arial" w:hAnsi="Arial" w:cs="Arial"/>
            <w:color w:val="1D1B11"/>
            <w:sz w:val="24"/>
            <w:szCs w:val="24"/>
          </w:rPr>
          <w:id w:val="224184115"/>
          <w:placeholder>
            <w:docPart w:val="926D7E172ABD455881025EB8AC976D42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Pr="00975AE4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to enter a date.</w:t>
          </w:r>
        </w:sdtContent>
      </w:sdt>
      <w:bookmarkEnd w:id="2"/>
      <w:r w:rsidRPr="00975AE4">
        <w:rPr>
          <w:rFonts w:ascii="Arial" w:hAnsi="Arial" w:cs="Arial"/>
          <w:color w:val="1D1B11"/>
          <w:sz w:val="24"/>
          <w:szCs w:val="24"/>
        </w:rPr>
        <w:t xml:space="preserve"> and in agreement with all current requirements </w:t>
      </w:r>
      <w:r w:rsidRPr="00975AE4">
        <w:rPr>
          <w:rFonts w:ascii="Arial" w:hAnsi="Arial" w:cs="Arial"/>
          <w:sz w:val="24"/>
          <w:szCs w:val="24"/>
        </w:rPr>
        <w:t xml:space="preserve">of EATA </w:t>
      </w:r>
      <w:r w:rsidRPr="00975AE4">
        <w:rPr>
          <w:rFonts w:ascii="Arial" w:hAnsi="Arial" w:cs="Arial"/>
          <w:color w:val="1D1B11"/>
          <w:sz w:val="24"/>
          <w:szCs w:val="24"/>
        </w:rPr>
        <w:t>for training and certification as a CTA TS.</w:t>
      </w:r>
    </w:p>
    <w:p w14:paraId="577DFBFF" w14:textId="565D9384" w:rsidR="004244CD" w:rsidRDefault="004244CD" w:rsidP="00E50CB0">
      <w:pPr>
        <w:pStyle w:val="BodyText"/>
        <w:tabs>
          <w:tab w:val="left" w:pos="3248"/>
          <w:tab w:val="left" w:pos="8932"/>
        </w:tabs>
        <w:spacing w:before="116" w:line="360" w:lineRule="auto"/>
        <w:ind w:left="0"/>
        <w:rPr>
          <w:rFonts w:ascii="Arial" w:hAnsi="Arial" w:cs="Arial"/>
          <w:sz w:val="24"/>
          <w:szCs w:val="24"/>
        </w:rPr>
      </w:pPr>
      <w:r w:rsidRPr="000B7096">
        <w:rPr>
          <w:rFonts w:ascii="Arial" w:hAnsi="Arial" w:cs="Arial"/>
          <w:b/>
          <w:bCs/>
          <w:color w:val="1D1B11"/>
          <w:sz w:val="24"/>
          <w:szCs w:val="24"/>
        </w:rPr>
        <w:t>Candidate’s signature:</w:t>
      </w:r>
      <w:r w:rsidRPr="00975AE4">
        <w:rPr>
          <w:rFonts w:ascii="Arial" w:hAnsi="Arial" w:cs="Arial"/>
          <w:color w:val="1D1B11"/>
          <w:sz w:val="24"/>
          <w:szCs w:val="24"/>
        </w:rPr>
        <w:t xml:space="preserve">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1004049124"/>
          <w:placeholder>
            <w:docPart w:val="6090D2BF63EE49E4899156946C49215C"/>
          </w:placeholder>
          <w:showingPlcHdr/>
        </w:sdtPr>
        <w:sdtEndPr/>
        <w:sdtContent>
          <w:r w:rsidRPr="00975AE4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="000B7096">
        <w:rPr>
          <w:rFonts w:ascii="Arial" w:hAnsi="Arial" w:cs="Arial"/>
          <w:color w:val="1D1B11"/>
          <w:sz w:val="24"/>
          <w:szCs w:val="24"/>
        </w:rPr>
        <w:t xml:space="preserve"> </w:t>
      </w:r>
      <w:r w:rsidR="000B7096" w:rsidRPr="000B7096">
        <w:rPr>
          <w:rFonts w:ascii="Arial" w:hAnsi="Arial" w:cs="Arial"/>
          <w:b/>
          <w:bCs/>
          <w:color w:val="1D1B11"/>
          <w:sz w:val="24"/>
          <w:szCs w:val="24"/>
        </w:rPr>
        <w:t>Date</w:t>
      </w:r>
      <w:r w:rsidR="000B7096" w:rsidRPr="00975AE4">
        <w:rPr>
          <w:rFonts w:ascii="Arial" w:hAnsi="Arial" w:cs="Arial"/>
          <w:color w:val="1D1B11"/>
          <w:sz w:val="24"/>
          <w:szCs w:val="24"/>
        </w:rPr>
        <w:t xml:space="preserve">: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1731495511"/>
          <w:placeholder>
            <w:docPart w:val="8F63658EBF76BA4C937C4A9D39935E18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Content>
          <w:r w:rsidR="000B7096" w:rsidRPr="00975AE4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to enter a date.</w:t>
          </w:r>
        </w:sdtContent>
      </w:sdt>
    </w:p>
    <w:p w14:paraId="798C71DE" w14:textId="77777777" w:rsidR="00E50CB0" w:rsidRPr="00975AE4" w:rsidRDefault="00E50CB0" w:rsidP="00E50CB0">
      <w:pPr>
        <w:pStyle w:val="BodyText"/>
        <w:tabs>
          <w:tab w:val="left" w:pos="3248"/>
          <w:tab w:val="left" w:pos="8932"/>
        </w:tabs>
        <w:spacing w:line="360" w:lineRule="auto"/>
        <w:ind w:left="0"/>
        <w:rPr>
          <w:rFonts w:ascii="Arial" w:hAnsi="Arial" w:cs="Arial"/>
          <w:sz w:val="24"/>
          <w:szCs w:val="24"/>
        </w:rPr>
      </w:pPr>
    </w:p>
    <w:p w14:paraId="1739386F" w14:textId="10CD22CA" w:rsidR="004244CD" w:rsidRPr="00975AE4" w:rsidRDefault="004244CD" w:rsidP="00975AE4">
      <w:pPr>
        <w:spacing w:line="360" w:lineRule="auto"/>
        <w:rPr>
          <w:rFonts w:ascii="Arial" w:hAnsi="Arial" w:cs="Arial"/>
          <w:sz w:val="24"/>
          <w:szCs w:val="24"/>
        </w:rPr>
      </w:pPr>
      <w:r w:rsidRPr="00975AE4">
        <w:rPr>
          <w:rFonts w:ascii="Arial" w:hAnsi="Arial" w:cs="Arial"/>
          <w:b/>
          <w:color w:val="1D1B11"/>
          <w:sz w:val="24"/>
          <w:szCs w:val="24"/>
        </w:rPr>
        <w:t>Name</w:t>
      </w:r>
      <w:r w:rsidRPr="00975AE4">
        <w:rPr>
          <w:rFonts w:ascii="Arial" w:hAnsi="Arial" w:cs="Arial"/>
          <w:b/>
          <w:color w:val="1D1B11"/>
          <w:spacing w:val="-6"/>
          <w:sz w:val="24"/>
          <w:szCs w:val="24"/>
        </w:rPr>
        <w:t xml:space="preserve"> </w:t>
      </w:r>
      <w:r w:rsidRPr="00975AE4">
        <w:rPr>
          <w:rFonts w:ascii="Arial" w:hAnsi="Arial" w:cs="Arial"/>
          <w:b/>
          <w:color w:val="1D1B11"/>
          <w:sz w:val="24"/>
          <w:szCs w:val="24"/>
        </w:rPr>
        <w:t>of</w:t>
      </w:r>
      <w:r w:rsidRPr="00975AE4">
        <w:rPr>
          <w:rFonts w:ascii="Arial" w:hAnsi="Arial" w:cs="Arial"/>
          <w:b/>
          <w:color w:val="1D1B11"/>
          <w:spacing w:val="-6"/>
          <w:sz w:val="24"/>
          <w:szCs w:val="24"/>
        </w:rPr>
        <w:t xml:space="preserve"> </w:t>
      </w:r>
      <w:r w:rsidRPr="00975AE4">
        <w:rPr>
          <w:rFonts w:ascii="Arial" w:hAnsi="Arial" w:cs="Arial"/>
          <w:b/>
          <w:color w:val="1D1B11"/>
          <w:sz w:val="24"/>
          <w:szCs w:val="24"/>
        </w:rPr>
        <w:t>Principal</w:t>
      </w:r>
      <w:r w:rsidRPr="00975AE4">
        <w:rPr>
          <w:rFonts w:ascii="Arial" w:hAnsi="Arial" w:cs="Arial"/>
          <w:b/>
          <w:color w:val="1D1B11"/>
          <w:spacing w:val="-5"/>
          <w:sz w:val="24"/>
          <w:szCs w:val="24"/>
        </w:rPr>
        <w:t xml:space="preserve"> </w:t>
      </w:r>
      <w:r w:rsidRPr="00975AE4">
        <w:rPr>
          <w:rFonts w:ascii="Arial" w:hAnsi="Arial" w:cs="Arial"/>
          <w:b/>
          <w:color w:val="1D1B11"/>
          <w:sz w:val="24"/>
          <w:szCs w:val="24"/>
        </w:rPr>
        <w:t>Supervisor</w:t>
      </w:r>
      <w:r w:rsidRPr="00975AE4">
        <w:rPr>
          <w:rFonts w:ascii="Arial" w:hAnsi="Arial" w:cs="Arial"/>
          <w:b/>
          <w:color w:val="1D1B11"/>
          <w:spacing w:val="2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(must</w:t>
      </w:r>
      <w:r w:rsidRPr="00975AE4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be</w:t>
      </w:r>
      <w:r w:rsidRPr="00975AE4">
        <w:rPr>
          <w:rFonts w:ascii="Arial" w:hAnsi="Arial" w:cs="Arial"/>
          <w:color w:val="1D1B11"/>
          <w:spacing w:val="-7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current</w:t>
      </w:r>
      <w:r w:rsidRPr="00975AE4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pacing w:val="-2"/>
          <w:sz w:val="24"/>
          <w:szCs w:val="24"/>
        </w:rPr>
        <w:t xml:space="preserve">TSTA):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725874732"/>
          <w:placeholder>
            <w:docPart w:val="C474AB742B854B2E9E4CF9002CBE0EBC"/>
          </w:placeholder>
          <w:showingPlcHdr/>
        </w:sdtPr>
        <w:sdtEndPr/>
        <w:sdtContent>
          <w:r w:rsidRPr="00975AE4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0936C927" w14:textId="267ED22C" w:rsidR="004244CD" w:rsidRPr="00975AE4" w:rsidRDefault="004244CD" w:rsidP="00975AE4">
      <w:pPr>
        <w:pStyle w:val="BodyText"/>
        <w:spacing w:before="72" w:line="360" w:lineRule="auto"/>
        <w:ind w:left="0"/>
        <w:rPr>
          <w:rFonts w:ascii="Arial" w:hAnsi="Arial" w:cs="Arial"/>
          <w:sz w:val="24"/>
          <w:szCs w:val="24"/>
        </w:rPr>
      </w:pPr>
      <w:r w:rsidRPr="00975AE4">
        <w:rPr>
          <w:rFonts w:ascii="Arial" w:hAnsi="Arial" w:cs="Arial"/>
          <w:color w:val="1D1B11"/>
          <w:sz w:val="24"/>
          <w:szCs w:val="24"/>
        </w:rPr>
        <w:t>As</w:t>
      </w:r>
      <w:r w:rsidRPr="00975AE4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Principal</w:t>
      </w:r>
      <w:r w:rsidRPr="00975AE4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pacing w:val="-2"/>
          <w:sz w:val="24"/>
          <w:szCs w:val="24"/>
        </w:rPr>
        <w:t xml:space="preserve">Supervisor </w:t>
      </w:r>
      <w:r w:rsidRPr="00975AE4">
        <w:rPr>
          <w:rFonts w:ascii="Arial" w:hAnsi="Arial" w:cs="Arial"/>
          <w:i/>
          <w:iCs/>
          <w:color w:val="1D1B11"/>
          <w:spacing w:val="-2"/>
          <w:sz w:val="24"/>
          <w:szCs w:val="24"/>
        </w:rPr>
        <w:t>(please tick)</w:t>
      </w:r>
      <w:r w:rsidRPr="00975AE4">
        <w:rPr>
          <w:rFonts w:ascii="Arial" w:hAnsi="Arial" w:cs="Arial"/>
          <w:color w:val="1D1B11"/>
          <w:spacing w:val="-2"/>
          <w:sz w:val="24"/>
          <w:szCs w:val="24"/>
        </w:rPr>
        <w:t>:</w:t>
      </w:r>
    </w:p>
    <w:p w14:paraId="15CF93F2" w14:textId="1A68EB53" w:rsidR="004244CD" w:rsidRPr="00975AE4" w:rsidRDefault="00BA31AB" w:rsidP="00975AE4">
      <w:pPr>
        <w:pStyle w:val="BodyText"/>
        <w:tabs>
          <w:tab w:val="left" w:pos="590"/>
        </w:tabs>
        <w:spacing w:line="360" w:lineRule="auto"/>
        <w:ind w:left="0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b/>
            <w:bCs/>
            <w:color w:val="1D1B11"/>
            <w:sz w:val="24"/>
            <w:szCs w:val="24"/>
          </w:rPr>
          <w:id w:val="-308011545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975AE4">
            <w:rPr>
              <w:rFonts w:ascii="MS Gothic" w:eastAsia="MS Gothic" w:hAnsi="MS Gothic" w:cs="Arial" w:hint="eastAsia"/>
              <w:b/>
              <w:bCs/>
              <w:color w:val="1D1B11"/>
              <w:sz w:val="24"/>
              <w:szCs w:val="24"/>
            </w:rPr>
            <w:t>☐</w:t>
          </w:r>
        </w:sdtContent>
      </w:sdt>
      <w:r w:rsidR="004244CD" w:rsidRPr="00975AE4">
        <w:rPr>
          <w:rFonts w:ascii="Arial" w:hAnsi="Arial" w:cs="Arial"/>
          <w:color w:val="1D1B11"/>
          <w:sz w:val="24"/>
          <w:szCs w:val="24"/>
        </w:rPr>
        <w:t xml:space="preserve"> I</w:t>
      </w:r>
      <w:r w:rsidR="004244CD" w:rsidRPr="00975AE4">
        <w:rPr>
          <w:rFonts w:ascii="Arial" w:hAnsi="Arial" w:cs="Arial"/>
          <w:color w:val="1D1B11"/>
          <w:spacing w:val="-5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provided</w:t>
      </w:r>
      <w:r w:rsidR="004244CD" w:rsidRPr="00975AE4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training</w:t>
      </w:r>
      <w:r w:rsidR="004244CD" w:rsidRPr="00975AE4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and supervision</w:t>
      </w:r>
      <w:r w:rsidR="004244CD" w:rsidRPr="00975AE4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for</w:t>
      </w:r>
      <w:r w:rsidR="004244CD" w:rsidRPr="00975AE4">
        <w:rPr>
          <w:rFonts w:ascii="Arial" w:hAnsi="Arial" w:cs="Arial"/>
          <w:color w:val="1D1B11"/>
          <w:spacing w:val="-5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the</w:t>
      </w:r>
      <w:r w:rsidR="004244CD" w:rsidRPr="00975AE4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duration</w:t>
      </w:r>
      <w:r w:rsidR="004244CD" w:rsidRPr="00975AE4">
        <w:rPr>
          <w:rFonts w:ascii="Arial" w:hAnsi="Arial" w:cs="Arial"/>
          <w:color w:val="1D1B11"/>
          <w:spacing w:val="-5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of</w:t>
      </w:r>
      <w:r w:rsidR="004244CD" w:rsidRPr="00975AE4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 xml:space="preserve">the contract, </w:t>
      </w:r>
      <w:r w:rsidR="004244CD" w:rsidRPr="00975AE4">
        <w:rPr>
          <w:rFonts w:ascii="Arial" w:hAnsi="Arial" w:cs="Arial"/>
          <w:color w:val="1D1B11"/>
          <w:spacing w:val="-5"/>
          <w:sz w:val="24"/>
          <w:szCs w:val="24"/>
        </w:rPr>
        <w:t>or</w:t>
      </w:r>
    </w:p>
    <w:p w14:paraId="576B55EC" w14:textId="520FE53A" w:rsidR="004244CD" w:rsidRPr="00975AE4" w:rsidRDefault="00BA31AB" w:rsidP="00975AE4">
      <w:pPr>
        <w:pStyle w:val="BodyText"/>
        <w:tabs>
          <w:tab w:val="left" w:pos="590"/>
          <w:tab w:val="left" w:pos="6679"/>
        </w:tabs>
        <w:spacing w:before="16" w:line="360" w:lineRule="auto"/>
        <w:ind w:left="284" w:right="71" w:hanging="284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b/>
            <w:bCs/>
            <w:color w:val="1D1B11"/>
            <w:sz w:val="24"/>
            <w:szCs w:val="24"/>
          </w:rPr>
          <w:id w:val="1494451778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975AE4">
            <w:rPr>
              <w:rFonts w:ascii="MS Gothic" w:eastAsia="MS Gothic" w:hAnsi="MS Gothic" w:cs="Arial" w:hint="eastAsia"/>
              <w:b/>
              <w:bCs/>
              <w:color w:val="1D1B11"/>
              <w:sz w:val="24"/>
              <w:szCs w:val="24"/>
            </w:rPr>
            <w:t>☐</w:t>
          </w:r>
        </w:sdtContent>
      </w:sdt>
      <w:r w:rsidR="00975AE4" w:rsidRPr="00975AE4">
        <w:rPr>
          <w:rFonts w:ascii="Arial" w:hAnsi="Arial" w:cs="Arial"/>
          <w:color w:val="1D1B11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I assumed responsibility on (</w:t>
      </w:r>
      <w:r w:rsidR="004244CD" w:rsidRPr="00975AE4">
        <w:rPr>
          <w:rFonts w:ascii="Arial" w:hAnsi="Arial" w:cs="Arial"/>
          <w:i/>
          <w:color w:val="1D1B11"/>
          <w:sz w:val="24"/>
          <w:szCs w:val="24"/>
        </w:rPr>
        <w:t>date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 xml:space="preserve">):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94632572"/>
          <w:placeholder>
            <w:docPart w:val="1B5BBF619C474A38A04F679D4118FEC8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4244CD" w:rsidRPr="00975AE4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to enter a date.</w:t>
          </w:r>
        </w:sdtContent>
      </w:sdt>
      <w:r w:rsidR="004244CD" w:rsidRPr="00975AE4">
        <w:rPr>
          <w:rFonts w:ascii="Arial" w:hAnsi="Arial" w:cs="Arial"/>
          <w:color w:val="1D1B11"/>
          <w:sz w:val="24"/>
          <w:szCs w:val="24"/>
        </w:rPr>
        <w:t xml:space="preserve"> Subsequent</w:t>
      </w:r>
      <w:r w:rsidR="004244CD" w:rsidRPr="00975AE4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to</w:t>
      </w:r>
      <w:r w:rsidR="004244CD" w:rsidRPr="00975AE4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a</w:t>
      </w:r>
      <w:r w:rsidR="004244CD" w:rsidRPr="00975AE4">
        <w:rPr>
          <w:rFonts w:ascii="Arial" w:hAnsi="Arial" w:cs="Arial"/>
          <w:color w:val="1D1B11"/>
          <w:spacing w:val="-6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transfer</w:t>
      </w:r>
      <w:r w:rsidR="004244CD" w:rsidRPr="00975AE4">
        <w:rPr>
          <w:rFonts w:ascii="Arial" w:hAnsi="Arial" w:cs="Arial"/>
          <w:color w:val="1D1B11"/>
          <w:spacing w:val="-5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from</w:t>
      </w:r>
      <w:r w:rsidR="004244CD" w:rsidRPr="00975AE4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prior</w:t>
      </w:r>
      <w:r w:rsidR="004244CD" w:rsidRPr="00975AE4">
        <w:rPr>
          <w:rFonts w:ascii="Arial" w:hAnsi="Arial" w:cs="Arial"/>
          <w:color w:val="1D1B11"/>
          <w:spacing w:val="-5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Principal</w:t>
      </w:r>
      <w:r w:rsidR="004244CD" w:rsidRPr="00975AE4">
        <w:rPr>
          <w:rFonts w:ascii="Arial" w:hAnsi="Arial" w:cs="Arial"/>
          <w:color w:val="1D1B11"/>
          <w:spacing w:val="-5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Supervisor</w:t>
      </w:r>
      <w:r w:rsidR="004244CD" w:rsidRPr="00975AE4">
        <w:rPr>
          <w:rFonts w:ascii="Arial" w:hAnsi="Arial" w:cs="Arial"/>
          <w:color w:val="1D1B11"/>
          <w:spacing w:val="-5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(</w:t>
      </w:r>
      <w:r w:rsidR="004244CD" w:rsidRPr="00975AE4">
        <w:rPr>
          <w:rFonts w:ascii="Arial" w:hAnsi="Arial" w:cs="Arial"/>
          <w:i/>
          <w:color w:val="1D1B11"/>
          <w:sz w:val="24"/>
          <w:szCs w:val="24"/>
        </w:rPr>
        <w:t>name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 xml:space="preserve">):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91551893"/>
          <w:placeholder>
            <w:docPart w:val="637303DEA7534323BCC850C27E8B5ECF"/>
          </w:placeholder>
          <w:showingPlcHdr/>
        </w:sdtPr>
        <w:sdtEndPr/>
        <w:sdtContent>
          <w:r w:rsidR="004244CD" w:rsidRPr="00975AE4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4BCC229D" w14:textId="77777777" w:rsidR="004244CD" w:rsidRPr="00975AE4" w:rsidRDefault="004244CD" w:rsidP="00975AE4">
      <w:pPr>
        <w:pStyle w:val="BodyText"/>
        <w:spacing w:before="53" w:line="360" w:lineRule="auto"/>
        <w:ind w:left="0"/>
        <w:rPr>
          <w:rFonts w:ascii="Arial" w:hAnsi="Arial" w:cs="Arial"/>
          <w:sz w:val="24"/>
          <w:szCs w:val="24"/>
        </w:rPr>
      </w:pPr>
    </w:p>
    <w:p w14:paraId="18BCA8AF" w14:textId="5E11546B" w:rsidR="004244CD" w:rsidRPr="00975AE4" w:rsidRDefault="004244CD" w:rsidP="00975AE4">
      <w:pPr>
        <w:pStyle w:val="BodyText"/>
        <w:tabs>
          <w:tab w:val="left" w:pos="4637"/>
          <w:tab w:val="left" w:pos="8923"/>
          <w:tab w:val="left" w:pos="9095"/>
        </w:tabs>
        <w:spacing w:line="360" w:lineRule="auto"/>
        <w:ind w:left="0" w:right="71"/>
        <w:rPr>
          <w:rFonts w:ascii="Arial" w:hAnsi="Arial" w:cs="Arial"/>
          <w:b/>
          <w:color w:val="1D1B11"/>
          <w:sz w:val="24"/>
          <w:szCs w:val="24"/>
        </w:rPr>
      </w:pPr>
      <w:r w:rsidRPr="00975AE4">
        <w:rPr>
          <w:rFonts w:ascii="Arial" w:hAnsi="Arial" w:cs="Arial"/>
          <w:color w:val="1D1B11"/>
          <w:sz w:val="24"/>
          <w:szCs w:val="24"/>
        </w:rPr>
        <w:t>The candidate was last supervised in my presence on (</w:t>
      </w:r>
      <w:r w:rsidRPr="00975AE4">
        <w:rPr>
          <w:rFonts w:ascii="Arial" w:hAnsi="Arial" w:cs="Arial"/>
          <w:i/>
          <w:color w:val="1D1B11"/>
          <w:sz w:val="24"/>
          <w:szCs w:val="24"/>
        </w:rPr>
        <w:t>date</w:t>
      </w:r>
      <w:r w:rsidRPr="00975AE4">
        <w:rPr>
          <w:rFonts w:ascii="Arial" w:hAnsi="Arial" w:cs="Arial"/>
          <w:color w:val="1D1B11"/>
          <w:sz w:val="24"/>
          <w:szCs w:val="24"/>
        </w:rPr>
        <w:t xml:space="preserve">):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1831102326"/>
          <w:placeholder>
            <w:docPart w:val="2DBB0FF21FE64887A1AE2A471BA59371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Pr="00975AE4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to enter a date.</w:t>
          </w:r>
        </w:sdtContent>
      </w:sdt>
      <w:r w:rsidRPr="00975AE4">
        <w:rPr>
          <w:rFonts w:ascii="Arial" w:hAnsi="Arial" w:cs="Arial"/>
          <w:color w:val="1D1B11"/>
          <w:sz w:val="24"/>
          <w:szCs w:val="24"/>
        </w:rPr>
        <w:t xml:space="preserve"> </w:t>
      </w:r>
      <w:r w:rsidR="00A8171A">
        <w:rPr>
          <w:rFonts w:ascii="Arial" w:hAnsi="Arial" w:cs="Arial"/>
          <w:color w:val="1D1B11"/>
          <w:sz w:val="24"/>
          <w:szCs w:val="24"/>
        </w:rPr>
        <w:t>The c</w:t>
      </w:r>
      <w:r w:rsidRPr="00975AE4">
        <w:rPr>
          <w:rFonts w:ascii="Arial" w:hAnsi="Arial" w:cs="Arial"/>
          <w:color w:val="1D1B11"/>
          <w:sz w:val="24"/>
          <w:szCs w:val="24"/>
        </w:rPr>
        <w:t>andidate</w:t>
      </w:r>
      <w:r w:rsidRPr="00975AE4">
        <w:rPr>
          <w:rFonts w:ascii="Arial" w:hAnsi="Arial" w:cs="Arial"/>
          <w:color w:val="1D1B11"/>
          <w:spacing w:val="-6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taught</w:t>
      </w:r>
      <w:r w:rsidRPr="00975AE4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an</w:t>
      </w:r>
      <w:r w:rsidRPr="00975AE4">
        <w:rPr>
          <w:rFonts w:ascii="Arial" w:hAnsi="Arial" w:cs="Arial"/>
          <w:color w:val="1D1B11"/>
          <w:spacing w:val="-1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approved</w:t>
      </w:r>
      <w:r w:rsidRPr="00975AE4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TA 101</w:t>
      </w:r>
      <w:r w:rsidRPr="00975AE4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course</w:t>
      </w:r>
      <w:r w:rsidRPr="00975AE4">
        <w:rPr>
          <w:rFonts w:ascii="Arial" w:hAnsi="Arial" w:cs="Arial"/>
          <w:color w:val="1D1B11"/>
          <w:spacing w:val="-6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in</w:t>
      </w:r>
      <w:r w:rsidRPr="00975AE4">
        <w:rPr>
          <w:rFonts w:ascii="Arial" w:hAnsi="Arial" w:cs="Arial"/>
          <w:color w:val="1D1B11"/>
          <w:spacing w:val="-5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my</w:t>
      </w:r>
      <w:r w:rsidRPr="00975AE4">
        <w:rPr>
          <w:rFonts w:ascii="Arial" w:hAnsi="Arial" w:cs="Arial"/>
          <w:color w:val="1D1B11"/>
          <w:spacing w:val="-5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presence</w:t>
      </w:r>
      <w:r w:rsidRPr="00975AE4">
        <w:rPr>
          <w:rFonts w:ascii="Arial" w:hAnsi="Arial" w:cs="Arial"/>
          <w:color w:val="1D1B11"/>
          <w:spacing w:val="-1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or</w:t>
      </w:r>
      <w:r w:rsidRPr="00975AE4">
        <w:rPr>
          <w:rFonts w:ascii="Arial" w:hAnsi="Arial" w:cs="Arial"/>
          <w:color w:val="1D1B11"/>
          <w:spacing w:val="-5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in</w:t>
      </w:r>
      <w:r w:rsidRPr="00975AE4">
        <w:rPr>
          <w:rFonts w:ascii="Arial" w:hAnsi="Arial" w:cs="Arial"/>
          <w:color w:val="1D1B11"/>
          <w:spacing w:val="-5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presence</w:t>
      </w:r>
      <w:r w:rsidRPr="00975AE4">
        <w:rPr>
          <w:rFonts w:ascii="Arial" w:hAnsi="Arial" w:cs="Arial"/>
          <w:color w:val="1D1B11"/>
          <w:spacing w:val="-1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of (</w:t>
      </w:r>
      <w:r w:rsidRPr="00975AE4">
        <w:rPr>
          <w:rFonts w:ascii="Arial" w:hAnsi="Arial" w:cs="Arial"/>
          <w:i/>
          <w:color w:val="1D1B11"/>
          <w:sz w:val="24"/>
          <w:szCs w:val="24"/>
        </w:rPr>
        <w:t xml:space="preserve">name of </w:t>
      </w:r>
      <w:r w:rsidRPr="00975AE4">
        <w:rPr>
          <w:rFonts w:ascii="Arial" w:hAnsi="Arial" w:cs="Arial"/>
          <w:color w:val="1D1B11"/>
          <w:sz w:val="24"/>
          <w:szCs w:val="24"/>
        </w:rPr>
        <w:t xml:space="preserve">TSTA):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228889574"/>
          <w:placeholder>
            <w:docPart w:val="54A3620AF9A94BF18C443CE8EC49E82E"/>
          </w:placeholder>
          <w:showingPlcHdr/>
        </w:sdtPr>
        <w:sdtEndPr/>
        <w:sdtContent>
          <w:r w:rsidRPr="00975AE4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Pr="00975AE4">
        <w:rPr>
          <w:rFonts w:ascii="Arial" w:hAnsi="Arial" w:cs="Arial"/>
          <w:color w:val="1D1B11"/>
          <w:sz w:val="24"/>
          <w:szCs w:val="24"/>
        </w:rPr>
        <w:t xml:space="preserve"> on (</w:t>
      </w:r>
      <w:r w:rsidRPr="00975AE4">
        <w:rPr>
          <w:rFonts w:ascii="Arial" w:hAnsi="Arial" w:cs="Arial"/>
          <w:i/>
          <w:color w:val="1D1B11"/>
          <w:sz w:val="24"/>
          <w:szCs w:val="24"/>
        </w:rPr>
        <w:t>date</w:t>
      </w:r>
      <w:r w:rsidRPr="00975AE4">
        <w:rPr>
          <w:rFonts w:ascii="Arial" w:hAnsi="Arial" w:cs="Arial"/>
          <w:color w:val="1D1B11"/>
          <w:sz w:val="24"/>
          <w:szCs w:val="24"/>
        </w:rPr>
        <w:t xml:space="preserve">):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1458629166"/>
          <w:placeholder>
            <w:docPart w:val="A9279B441C0D49C99C88D705BB425100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Pr="00975AE4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to enter a date.</w:t>
          </w:r>
        </w:sdtContent>
      </w:sdt>
      <w:r w:rsidRPr="00975AE4">
        <w:rPr>
          <w:rFonts w:ascii="Arial" w:hAnsi="Arial" w:cs="Arial"/>
          <w:b/>
          <w:color w:val="1D1B11"/>
          <w:sz w:val="24"/>
          <w:szCs w:val="24"/>
        </w:rPr>
        <w:t xml:space="preserve"> </w:t>
      </w:r>
    </w:p>
    <w:p w14:paraId="4B2FA967" w14:textId="77777777" w:rsidR="004244CD" w:rsidRPr="00975AE4" w:rsidRDefault="004244CD" w:rsidP="00975AE4">
      <w:pPr>
        <w:pStyle w:val="BodyText"/>
        <w:tabs>
          <w:tab w:val="left" w:pos="4637"/>
          <w:tab w:val="left" w:pos="8923"/>
          <w:tab w:val="left" w:pos="9095"/>
        </w:tabs>
        <w:spacing w:line="360" w:lineRule="auto"/>
        <w:ind w:left="0" w:right="1068"/>
        <w:rPr>
          <w:rFonts w:ascii="Arial" w:hAnsi="Arial" w:cs="Arial"/>
          <w:b/>
          <w:color w:val="1D1B11"/>
          <w:sz w:val="24"/>
          <w:szCs w:val="24"/>
        </w:rPr>
      </w:pPr>
    </w:p>
    <w:p w14:paraId="74C0CCA3" w14:textId="189FF2BB" w:rsidR="004244CD" w:rsidRPr="00975AE4" w:rsidRDefault="004244CD" w:rsidP="00975AE4">
      <w:pPr>
        <w:pStyle w:val="BodyText"/>
        <w:tabs>
          <w:tab w:val="left" w:pos="4637"/>
          <w:tab w:val="left" w:pos="8923"/>
          <w:tab w:val="left" w:pos="9095"/>
        </w:tabs>
        <w:spacing w:line="360" w:lineRule="auto"/>
        <w:ind w:left="0" w:right="1068"/>
        <w:rPr>
          <w:rFonts w:ascii="Arial" w:hAnsi="Arial" w:cs="Arial"/>
          <w:b/>
          <w:sz w:val="24"/>
          <w:szCs w:val="24"/>
        </w:rPr>
      </w:pPr>
      <w:r w:rsidRPr="00975AE4">
        <w:rPr>
          <w:rFonts w:ascii="Arial" w:hAnsi="Arial" w:cs="Arial"/>
          <w:b/>
          <w:color w:val="1D1B11"/>
          <w:sz w:val="24"/>
          <w:szCs w:val="24"/>
        </w:rPr>
        <w:t>For</w:t>
      </w:r>
      <w:r w:rsidRPr="00975AE4">
        <w:rPr>
          <w:rFonts w:ascii="Arial" w:hAnsi="Arial" w:cs="Arial"/>
          <w:b/>
          <w:color w:val="1D1B11"/>
          <w:spacing w:val="-4"/>
          <w:sz w:val="24"/>
          <w:szCs w:val="24"/>
        </w:rPr>
        <w:t xml:space="preserve"> </w:t>
      </w:r>
      <w:r w:rsidRPr="00975AE4">
        <w:rPr>
          <w:rFonts w:ascii="Arial" w:hAnsi="Arial" w:cs="Arial"/>
          <w:b/>
          <w:color w:val="1D1B11"/>
          <w:sz w:val="24"/>
          <w:szCs w:val="24"/>
        </w:rPr>
        <w:t>TEACHING</w:t>
      </w:r>
      <w:r w:rsidRPr="00975AE4">
        <w:rPr>
          <w:rFonts w:ascii="Arial" w:hAnsi="Arial" w:cs="Arial"/>
          <w:b/>
          <w:color w:val="1D1B11"/>
          <w:spacing w:val="-4"/>
          <w:sz w:val="24"/>
          <w:szCs w:val="24"/>
        </w:rPr>
        <w:t xml:space="preserve"> </w:t>
      </w:r>
      <w:r w:rsidRPr="00975AE4">
        <w:rPr>
          <w:rFonts w:ascii="Arial" w:hAnsi="Arial" w:cs="Arial"/>
          <w:b/>
          <w:color w:val="1D1B11"/>
          <w:sz w:val="24"/>
          <w:szCs w:val="24"/>
        </w:rPr>
        <w:t>Endorsement</w:t>
      </w:r>
      <w:r w:rsidRPr="00975AE4">
        <w:rPr>
          <w:rFonts w:ascii="Arial" w:hAnsi="Arial" w:cs="Arial"/>
          <w:b/>
          <w:color w:val="1D1B11"/>
          <w:spacing w:val="-6"/>
          <w:sz w:val="24"/>
          <w:szCs w:val="24"/>
        </w:rPr>
        <w:t xml:space="preserve"> </w:t>
      </w:r>
      <w:r w:rsidRPr="00975AE4">
        <w:rPr>
          <w:rFonts w:ascii="Arial" w:hAnsi="Arial" w:cs="Arial"/>
          <w:b/>
          <w:color w:val="1D1B11"/>
          <w:spacing w:val="-2"/>
          <w:sz w:val="24"/>
          <w:szCs w:val="24"/>
        </w:rPr>
        <w:t>Requirements:</w:t>
      </w:r>
    </w:p>
    <w:p w14:paraId="237789B8" w14:textId="3F17443C" w:rsidR="004244CD" w:rsidRPr="00975AE4" w:rsidRDefault="00A8171A" w:rsidP="00975AE4">
      <w:pPr>
        <w:pStyle w:val="BodyText"/>
        <w:spacing w:before="72" w:line="36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c</w:t>
      </w:r>
      <w:r w:rsidR="004244CD" w:rsidRPr="00975AE4">
        <w:rPr>
          <w:rFonts w:ascii="Arial" w:hAnsi="Arial" w:cs="Arial"/>
          <w:sz w:val="24"/>
          <w:szCs w:val="24"/>
        </w:rPr>
        <w:t>andidate</w:t>
      </w:r>
      <w:r w:rsidR="004244CD" w:rsidRPr="00975AE4">
        <w:rPr>
          <w:rFonts w:ascii="Arial" w:hAnsi="Arial" w:cs="Arial"/>
          <w:spacing w:val="-8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sz w:val="24"/>
          <w:szCs w:val="24"/>
        </w:rPr>
        <w:t>has</w:t>
      </w:r>
      <w:r w:rsidR="004244CD" w:rsidRPr="00975AE4">
        <w:rPr>
          <w:rFonts w:ascii="Arial" w:hAnsi="Arial" w:cs="Arial"/>
          <w:spacing w:val="-6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spacing w:val="-2"/>
          <w:sz w:val="24"/>
          <w:szCs w:val="24"/>
        </w:rPr>
        <w:t xml:space="preserve">completed </w:t>
      </w:r>
      <w:r w:rsidR="004244CD" w:rsidRPr="00975AE4">
        <w:rPr>
          <w:rFonts w:ascii="Arial" w:hAnsi="Arial" w:cs="Arial"/>
          <w:i/>
          <w:iCs/>
          <w:spacing w:val="-2"/>
          <w:sz w:val="24"/>
          <w:szCs w:val="24"/>
        </w:rPr>
        <w:t>(enter numbers)</w:t>
      </w:r>
      <w:r w:rsidR="004244CD" w:rsidRPr="00975AE4">
        <w:rPr>
          <w:rFonts w:ascii="Arial" w:hAnsi="Arial" w:cs="Arial"/>
          <w:spacing w:val="-2"/>
          <w:sz w:val="24"/>
          <w:szCs w:val="24"/>
        </w:rPr>
        <w:t>:</w:t>
      </w:r>
    </w:p>
    <w:p w14:paraId="3BEB1F1A" w14:textId="3CA1CABB" w:rsidR="004244CD" w:rsidRPr="00975AE4" w:rsidRDefault="00BA31AB" w:rsidP="00975AE4">
      <w:pPr>
        <w:pStyle w:val="BodyText"/>
        <w:tabs>
          <w:tab w:val="left" w:pos="590"/>
        </w:tabs>
        <w:spacing w:line="360" w:lineRule="auto"/>
        <w:ind w:left="0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1D1B11"/>
            <w:sz w:val="24"/>
            <w:szCs w:val="24"/>
          </w:rPr>
          <w:id w:val="-1075965867"/>
          <w:placeholder>
            <w:docPart w:val="888416705CF447CC9FAC3D49B82945D4"/>
          </w:placeholder>
          <w:showingPlcHdr/>
        </w:sdtPr>
        <w:sdtEndPr/>
        <w:sdtContent>
          <w:r w:rsidR="004244CD" w:rsidRPr="00975AE4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="004244CD" w:rsidRPr="00975AE4">
        <w:rPr>
          <w:rFonts w:ascii="Arial" w:hAnsi="Arial" w:cs="Arial"/>
          <w:color w:val="1D1B11"/>
          <w:sz w:val="24"/>
          <w:szCs w:val="24"/>
        </w:rPr>
        <w:t xml:space="preserve"> hrs.</w:t>
      </w:r>
      <w:r w:rsidR="004244CD" w:rsidRPr="00975AE4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(150</w:t>
      </w:r>
      <w:r w:rsidR="004244CD" w:rsidRPr="00975AE4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min.)</w:t>
      </w:r>
      <w:r w:rsidR="004244CD" w:rsidRPr="00975AE4">
        <w:rPr>
          <w:rFonts w:ascii="Arial" w:hAnsi="Arial" w:cs="Arial"/>
          <w:color w:val="1D1B11"/>
          <w:spacing w:val="-5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of</w:t>
      </w:r>
      <w:r w:rsidR="004244CD" w:rsidRPr="00975AE4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experience</w:t>
      </w:r>
      <w:r w:rsidR="004244CD" w:rsidRPr="00975AE4">
        <w:rPr>
          <w:rFonts w:ascii="Arial" w:hAnsi="Arial" w:cs="Arial"/>
          <w:color w:val="1D1B11"/>
          <w:spacing w:val="-5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teaching</w:t>
      </w:r>
      <w:r w:rsidR="004244CD" w:rsidRPr="00975AE4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in</w:t>
      </w:r>
      <w:r w:rsidR="004244CD" w:rsidRPr="00975AE4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his/her</w:t>
      </w:r>
      <w:r w:rsidR="00975AE4">
        <w:rPr>
          <w:rFonts w:ascii="Arial" w:hAnsi="Arial" w:cs="Arial"/>
          <w:color w:val="1D1B11"/>
          <w:sz w:val="24"/>
          <w:szCs w:val="24"/>
        </w:rPr>
        <w:t>/their</w:t>
      </w:r>
      <w:r w:rsidR="004244CD" w:rsidRPr="00975AE4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field</w:t>
      </w:r>
      <w:r w:rsidR="004244CD" w:rsidRPr="00975AE4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of</w:t>
      </w:r>
      <w:r w:rsidR="004244CD" w:rsidRPr="00975AE4">
        <w:rPr>
          <w:rFonts w:ascii="Arial" w:hAnsi="Arial" w:cs="Arial"/>
          <w:color w:val="1D1B11"/>
          <w:spacing w:val="3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pacing w:val="-2"/>
          <w:sz w:val="24"/>
          <w:szCs w:val="24"/>
        </w:rPr>
        <w:t>application</w:t>
      </w:r>
      <w:r w:rsidR="00975AE4">
        <w:rPr>
          <w:rFonts w:ascii="Arial" w:hAnsi="Arial" w:cs="Arial"/>
          <w:color w:val="1D1B11"/>
          <w:spacing w:val="-2"/>
          <w:sz w:val="24"/>
          <w:szCs w:val="24"/>
        </w:rPr>
        <w:t>.</w:t>
      </w:r>
    </w:p>
    <w:p w14:paraId="4614F852" w14:textId="398E0AA7" w:rsidR="004244CD" w:rsidRPr="00975AE4" w:rsidRDefault="00BA31AB" w:rsidP="00975AE4">
      <w:pPr>
        <w:pStyle w:val="BodyText"/>
        <w:tabs>
          <w:tab w:val="left" w:pos="590"/>
        </w:tabs>
        <w:spacing w:line="360" w:lineRule="auto"/>
        <w:ind w:left="0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1D1B11"/>
            <w:sz w:val="24"/>
            <w:szCs w:val="24"/>
          </w:rPr>
          <w:id w:val="-1898115545"/>
          <w:placeholder>
            <w:docPart w:val="FD4379708D574A73A648648EA6784A8E"/>
          </w:placeholder>
          <w:showingPlcHdr/>
        </w:sdtPr>
        <w:sdtEndPr/>
        <w:sdtContent>
          <w:r w:rsidR="004244CD" w:rsidRPr="00975AE4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="004244CD" w:rsidRPr="00975AE4">
        <w:rPr>
          <w:rFonts w:ascii="Arial" w:hAnsi="Arial" w:cs="Arial"/>
          <w:color w:val="1D1B11"/>
          <w:sz w:val="24"/>
          <w:szCs w:val="24"/>
        </w:rPr>
        <w:t xml:space="preserve"> </w:t>
      </w:r>
      <w:r w:rsidR="00E0752A">
        <w:rPr>
          <w:rFonts w:ascii="Arial" w:hAnsi="Arial" w:cs="Arial"/>
          <w:color w:val="1D1B11"/>
          <w:sz w:val="24"/>
          <w:szCs w:val="24"/>
        </w:rPr>
        <w:t>h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rs.</w:t>
      </w:r>
      <w:r w:rsidR="004244CD" w:rsidRPr="00975AE4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(50</w:t>
      </w:r>
      <w:r w:rsidR="004244CD" w:rsidRPr="00975AE4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min.)</w:t>
      </w:r>
      <w:r w:rsidR="004244CD" w:rsidRPr="00975AE4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of</w:t>
      </w:r>
      <w:r w:rsidR="004244CD" w:rsidRPr="00975AE4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continuing</w:t>
      </w:r>
      <w:r w:rsidR="004244CD" w:rsidRPr="00975AE4">
        <w:rPr>
          <w:rFonts w:ascii="Arial" w:hAnsi="Arial" w:cs="Arial"/>
          <w:color w:val="1D1B11"/>
          <w:spacing w:val="-1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education</w:t>
      </w:r>
      <w:r w:rsidR="004244CD" w:rsidRPr="00975AE4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in</w:t>
      </w:r>
      <w:r w:rsidR="004244CD" w:rsidRPr="00975AE4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his/her</w:t>
      </w:r>
      <w:r w:rsidR="00975AE4">
        <w:rPr>
          <w:rFonts w:ascii="Arial" w:hAnsi="Arial" w:cs="Arial"/>
          <w:color w:val="1D1B11"/>
          <w:sz w:val="24"/>
          <w:szCs w:val="24"/>
        </w:rPr>
        <w:t>/their</w:t>
      </w:r>
      <w:r w:rsidR="004244CD" w:rsidRPr="00975AE4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field</w:t>
      </w:r>
      <w:r w:rsidR="004244CD" w:rsidRPr="00975AE4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of</w:t>
      </w:r>
      <w:r w:rsidR="004244CD" w:rsidRPr="00975AE4">
        <w:rPr>
          <w:rFonts w:ascii="Arial" w:hAnsi="Arial" w:cs="Arial"/>
          <w:color w:val="1D1B11"/>
          <w:spacing w:val="3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pacing w:val="-2"/>
          <w:sz w:val="24"/>
          <w:szCs w:val="24"/>
        </w:rPr>
        <w:t>application</w:t>
      </w:r>
    </w:p>
    <w:p w14:paraId="2D872D65" w14:textId="3E38BC0C" w:rsidR="004244CD" w:rsidRPr="00975AE4" w:rsidRDefault="00BA31AB" w:rsidP="00975AE4">
      <w:pPr>
        <w:pStyle w:val="BodyText"/>
        <w:tabs>
          <w:tab w:val="left" w:pos="590"/>
        </w:tabs>
        <w:spacing w:before="24" w:line="360" w:lineRule="auto"/>
        <w:ind w:left="0" w:right="174" w:hanging="10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1D1B11"/>
            <w:sz w:val="24"/>
            <w:szCs w:val="24"/>
          </w:rPr>
          <w:id w:val="-1679958569"/>
          <w:placeholder>
            <w:docPart w:val="35046E3937CF4771B73504A18EFF912A"/>
          </w:placeholder>
          <w:showingPlcHdr/>
        </w:sdtPr>
        <w:sdtEndPr/>
        <w:sdtContent>
          <w:r w:rsidR="004244CD" w:rsidRPr="00975AE4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="004244CD" w:rsidRPr="00975AE4">
        <w:rPr>
          <w:rFonts w:ascii="Arial" w:hAnsi="Arial" w:cs="Arial"/>
          <w:color w:val="1D1B11"/>
          <w:sz w:val="24"/>
          <w:szCs w:val="24"/>
        </w:rPr>
        <w:t xml:space="preserve"> hrs.</w:t>
      </w:r>
      <w:r w:rsidR="004244CD" w:rsidRPr="00975AE4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(6 min.)</w:t>
      </w:r>
      <w:r w:rsidR="004244CD" w:rsidRPr="00975AE4">
        <w:rPr>
          <w:rFonts w:ascii="Arial" w:hAnsi="Arial" w:cs="Arial"/>
          <w:color w:val="1D1B11"/>
          <w:spacing w:val="-1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of which 3</w:t>
      </w:r>
      <w:r w:rsidR="004244CD" w:rsidRPr="00975AE4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must have</w:t>
      </w:r>
      <w:r w:rsidR="004244CD" w:rsidRPr="00975AE4">
        <w:rPr>
          <w:rFonts w:ascii="Arial" w:hAnsi="Arial" w:cs="Arial"/>
          <w:color w:val="1D1B11"/>
          <w:spacing w:val="-1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been</w:t>
      </w:r>
      <w:r w:rsidR="004244CD" w:rsidRPr="00975AE4">
        <w:rPr>
          <w:rFonts w:ascii="Arial" w:hAnsi="Arial" w:cs="Arial"/>
          <w:color w:val="1D1B11"/>
          <w:spacing w:val="-1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presentations at national or international conferences and professional meetings.</w:t>
      </w:r>
    </w:p>
    <w:p w14:paraId="35E539BC" w14:textId="3450638B" w:rsidR="004244CD" w:rsidRPr="009923C8" w:rsidRDefault="000E36B0" w:rsidP="00CD3EB4">
      <w:pPr>
        <w:pStyle w:val="BodyText"/>
        <w:tabs>
          <w:tab w:val="left" w:pos="2763"/>
          <w:tab w:val="left" w:pos="4452"/>
        </w:tabs>
        <w:spacing w:before="223" w:line="360" w:lineRule="auto"/>
        <w:ind w:left="0" w:right="-567" w:hanging="10"/>
        <w:rPr>
          <w:rFonts w:ascii="Arial" w:hAnsi="Arial" w:cs="Arial"/>
          <w:color w:val="1D1B11"/>
          <w:sz w:val="24"/>
          <w:szCs w:val="24"/>
        </w:rPr>
      </w:pPr>
      <w:r>
        <w:rPr>
          <w:rFonts w:ascii="Arial" w:hAnsi="Arial" w:cs="Arial"/>
          <w:color w:val="1D1B11"/>
          <w:sz w:val="24"/>
          <w:szCs w:val="24"/>
        </w:rPr>
        <w:t>The c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 xml:space="preserve">andidate has received a total of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649415188"/>
          <w:placeholder>
            <w:docPart w:val="80543C4F72E0402B930A1068DB9B1F8D"/>
          </w:placeholder>
          <w:showingPlcHdr/>
        </w:sdtPr>
        <w:sdtEndPr/>
        <w:sdtContent>
          <w:r w:rsidR="004244CD" w:rsidRPr="00975AE4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="004244CD" w:rsidRPr="00975AE4">
        <w:rPr>
          <w:rFonts w:ascii="Arial" w:hAnsi="Arial" w:cs="Arial"/>
          <w:color w:val="1D1B11"/>
          <w:sz w:val="24"/>
          <w:szCs w:val="24"/>
        </w:rPr>
        <w:t xml:space="preserve"> hrs.</w:t>
      </w:r>
      <w:r w:rsidR="004244CD" w:rsidRPr="00975AE4">
        <w:rPr>
          <w:rFonts w:ascii="Arial" w:hAnsi="Arial" w:cs="Arial"/>
          <w:color w:val="1D1B11"/>
          <w:spacing w:val="-12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(25</w:t>
      </w:r>
      <w:r w:rsidR="004244CD" w:rsidRPr="00975AE4">
        <w:rPr>
          <w:rFonts w:ascii="Arial" w:hAnsi="Arial" w:cs="Arial"/>
          <w:color w:val="1D1B11"/>
          <w:spacing w:val="-14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min.)</w:t>
      </w:r>
      <w:r w:rsidR="004244CD" w:rsidRPr="00975AE4">
        <w:rPr>
          <w:rFonts w:ascii="Arial" w:hAnsi="Arial" w:cs="Arial"/>
          <w:color w:val="1D1B11"/>
          <w:spacing w:val="-16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of</w:t>
      </w:r>
      <w:r w:rsidR="004244CD" w:rsidRPr="00975AE4">
        <w:rPr>
          <w:rFonts w:ascii="Arial" w:hAnsi="Arial" w:cs="Arial"/>
          <w:color w:val="1D1B11"/>
          <w:spacing w:val="-14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supervision</w:t>
      </w:r>
      <w:r w:rsidR="004244CD" w:rsidRPr="00975AE4">
        <w:rPr>
          <w:rFonts w:ascii="Arial" w:hAnsi="Arial" w:cs="Arial"/>
          <w:color w:val="1D1B11"/>
          <w:spacing w:val="-15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by</w:t>
      </w:r>
      <w:r w:rsidR="004244CD" w:rsidRPr="00975AE4">
        <w:rPr>
          <w:rFonts w:ascii="Arial" w:hAnsi="Arial" w:cs="Arial"/>
          <w:color w:val="1D1B11"/>
          <w:spacing w:val="-15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a</w:t>
      </w:r>
      <w:r w:rsidR="004244CD" w:rsidRPr="00975AE4">
        <w:rPr>
          <w:rFonts w:ascii="Arial" w:hAnsi="Arial" w:cs="Arial"/>
          <w:color w:val="1D1B11"/>
          <w:spacing w:val="-11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TSTA</w:t>
      </w:r>
      <w:r w:rsidR="004244CD" w:rsidRPr="00975AE4">
        <w:rPr>
          <w:rFonts w:ascii="Arial" w:hAnsi="Arial" w:cs="Arial"/>
          <w:color w:val="1D1B11"/>
          <w:spacing w:val="-13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on</w:t>
      </w:r>
      <w:r w:rsidR="004244CD" w:rsidRPr="00975AE4">
        <w:rPr>
          <w:rFonts w:ascii="Arial" w:hAnsi="Arial" w:cs="Arial"/>
          <w:color w:val="1D1B11"/>
          <w:spacing w:val="-11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his/her</w:t>
      </w:r>
      <w:r w:rsidR="00975AE4">
        <w:rPr>
          <w:rFonts w:ascii="Arial" w:hAnsi="Arial" w:cs="Arial"/>
          <w:color w:val="1D1B11"/>
          <w:sz w:val="24"/>
          <w:szCs w:val="24"/>
        </w:rPr>
        <w:t>/their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 xml:space="preserve"> teaching of which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182720828"/>
          <w:placeholder>
            <w:docPart w:val="37B35597DAA645AEB27247EBECBE8622"/>
          </w:placeholder>
          <w:showingPlcHdr/>
        </w:sdtPr>
        <w:sdtEndPr/>
        <w:sdtContent>
          <w:r w:rsidR="004244CD" w:rsidRPr="00975AE4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="004244CD" w:rsidRPr="00975AE4">
        <w:rPr>
          <w:rFonts w:ascii="Arial" w:hAnsi="Arial" w:cs="Arial"/>
          <w:color w:val="1D1B11"/>
          <w:sz w:val="24"/>
          <w:szCs w:val="24"/>
        </w:rPr>
        <w:t xml:space="preserve"> hrs. were provided by me.</w:t>
      </w:r>
    </w:p>
    <w:p w14:paraId="35E4A40F" w14:textId="46F74748" w:rsidR="004244CD" w:rsidRPr="00975AE4" w:rsidRDefault="004244CD" w:rsidP="00975AE4">
      <w:pPr>
        <w:spacing w:before="118" w:line="360" w:lineRule="auto"/>
        <w:rPr>
          <w:rFonts w:ascii="Arial" w:hAnsi="Arial" w:cs="Arial"/>
          <w:b/>
          <w:sz w:val="24"/>
          <w:szCs w:val="24"/>
        </w:rPr>
      </w:pPr>
      <w:r w:rsidRPr="00975AE4">
        <w:rPr>
          <w:rFonts w:ascii="Arial" w:hAnsi="Arial" w:cs="Arial"/>
          <w:b/>
          <w:color w:val="1D1B11"/>
          <w:sz w:val="24"/>
          <w:szCs w:val="24"/>
        </w:rPr>
        <w:br/>
      </w:r>
      <w:r w:rsidRPr="00975AE4">
        <w:rPr>
          <w:rFonts w:ascii="Arial" w:hAnsi="Arial" w:cs="Arial"/>
          <w:b/>
          <w:color w:val="1D1B11"/>
          <w:sz w:val="24"/>
          <w:szCs w:val="24"/>
        </w:rPr>
        <w:lastRenderedPageBreak/>
        <w:t>For</w:t>
      </w:r>
      <w:r w:rsidRPr="00975AE4">
        <w:rPr>
          <w:rFonts w:ascii="Arial" w:hAnsi="Arial" w:cs="Arial"/>
          <w:b/>
          <w:color w:val="1D1B11"/>
          <w:spacing w:val="-7"/>
          <w:sz w:val="24"/>
          <w:szCs w:val="24"/>
        </w:rPr>
        <w:t xml:space="preserve"> </w:t>
      </w:r>
      <w:r w:rsidRPr="00975AE4">
        <w:rPr>
          <w:rFonts w:ascii="Arial" w:hAnsi="Arial" w:cs="Arial"/>
          <w:b/>
          <w:color w:val="1D1B11"/>
          <w:sz w:val="24"/>
          <w:szCs w:val="24"/>
        </w:rPr>
        <w:t>SUPERVISION</w:t>
      </w:r>
      <w:r w:rsidRPr="00975AE4">
        <w:rPr>
          <w:rFonts w:ascii="Arial" w:hAnsi="Arial" w:cs="Arial"/>
          <w:b/>
          <w:color w:val="1D1B11"/>
          <w:spacing w:val="-5"/>
          <w:sz w:val="24"/>
          <w:szCs w:val="24"/>
        </w:rPr>
        <w:t xml:space="preserve"> </w:t>
      </w:r>
      <w:r w:rsidRPr="00975AE4">
        <w:rPr>
          <w:rFonts w:ascii="Arial" w:hAnsi="Arial" w:cs="Arial"/>
          <w:b/>
          <w:color w:val="1D1B11"/>
          <w:sz w:val="24"/>
          <w:szCs w:val="24"/>
        </w:rPr>
        <w:t>Endorsement</w:t>
      </w:r>
      <w:r w:rsidRPr="00975AE4">
        <w:rPr>
          <w:rFonts w:ascii="Arial" w:hAnsi="Arial" w:cs="Arial"/>
          <w:b/>
          <w:color w:val="1D1B11"/>
          <w:spacing w:val="-7"/>
          <w:sz w:val="24"/>
          <w:szCs w:val="24"/>
        </w:rPr>
        <w:t xml:space="preserve"> </w:t>
      </w:r>
      <w:r w:rsidRPr="00975AE4">
        <w:rPr>
          <w:rFonts w:ascii="Arial" w:hAnsi="Arial" w:cs="Arial"/>
          <w:b/>
          <w:color w:val="1D1B11"/>
          <w:spacing w:val="-2"/>
          <w:sz w:val="24"/>
          <w:szCs w:val="24"/>
        </w:rPr>
        <w:t>Requirements:</w:t>
      </w:r>
    </w:p>
    <w:p w14:paraId="1F76A739" w14:textId="2BB147B9" w:rsidR="004244CD" w:rsidRPr="00975AE4" w:rsidRDefault="000E36B0" w:rsidP="00E342DA">
      <w:pPr>
        <w:pStyle w:val="BodyText"/>
        <w:tabs>
          <w:tab w:val="left" w:pos="4107"/>
        </w:tabs>
        <w:spacing w:before="98" w:line="360" w:lineRule="auto"/>
        <w:ind w:left="0" w:hanging="1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1D1B11"/>
          <w:sz w:val="24"/>
          <w:szCs w:val="24"/>
        </w:rPr>
        <w:t>The c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andidate</w:t>
      </w:r>
      <w:r w:rsidR="004244CD" w:rsidRPr="00975AE4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has</w:t>
      </w:r>
      <w:r w:rsidR="004244CD" w:rsidRPr="00975AE4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 xml:space="preserve">completed 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1851066689"/>
          <w:placeholder>
            <w:docPart w:val="C41ED76879034DF8B3A0E4F404C3AA06"/>
          </w:placeholder>
          <w:showingPlcHdr/>
        </w:sdtPr>
        <w:sdtEndPr/>
        <w:sdtContent>
          <w:r w:rsidR="004244CD" w:rsidRPr="00975AE4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="004244CD" w:rsidRPr="00975AE4">
        <w:rPr>
          <w:rFonts w:ascii="Arial" w:hAnsi="Arial" w:cs="Arial"/>
          <w:color w:val="1D1B11"/>
          <w:sz w:val="24"/>
          <w:szCs w:val="24"/>
        </w:rPr>
        <w:t xml:space="preserve"> hrs.</w:t>
      </w:r>
      <w:r w:rsidR="004244CD" w:rsidRPr="00975AE4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(250</w:t>
      </w:r>
      <w:r w:rsidR="004244CD" w:rsidRPr="00975AE4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minimum)</w:t>
      </w:r>
      <w:r w:rsidR="004244CD" w:rsidRPr="00975AE4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of</w:t>
      </w:r>
      <w:r w:rsidR="004244CD" w:rsidRPr="00975AE4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experience</w:t>
      </w:r>
      <w:r w:rsidR="004244CD" w:rsidRPr="00975AE4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in</w:t>
      </w:r>
      <w:r w:rsidR="004244CD" w:rsidRPr="00975AE4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individual</w:t>
      </w:r>
      <w:r w:rsidR="004244CD" w:rsidRPr="00975AE4">
        <w:rPr>
          <w:rFonts w:ascii="Arial" w:hAnsi="Arial" w:cs="Arial"/>
          <w:color w:val="1D1B11"/>
          <w:spacing w:val="80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supervision and/or group supervision sessions.</w:t>
      </w:r>
    </w:p>
    <w:p w14:paraId="25F9EC08" w14:textId="2726539E" w:rsidR="004244CD" w:rsidRPr="00975AE4" w:rsidRDefault="000E36B0" w:rsidP="00E342DA">
      <w:pPr>
        <w:pStyle w:val="BodyText"/>
        <w:spacing w:before="117" w:line="36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1D1B11"/>
          <w:sz w:val="24"/>
          <w:szCs w:val="24"/>
        </w:rPr>
        <w:t>The c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andidate</w:t>
      </w:r>
      <w:r w:rsidR="004244CD" w:rsidRPr="00975AE4">
        <w:rPr>
          <w:rFonts w:ascii="Arial" w:hAnsi="Arial" w:cs="Arial"/>
          <w:color w:val="1D1B11"/>
          <w:spacing w:val="-7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has</w:t>
      </w:r>
      <w:r w:rsidR="004244CD" w:rsidRPr="00975AE4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800DBE">
        <w:rPr>
          <w:rFonts w:ascii="Arial" w:hAnsi="Arial" w:cs="Arial"/>
          <w:color w:val="1D1B11"/>
          <w:sz w:val="24"/>
          <w:szCs w:val="24"/>
        </w:rPr>
        <w:t>provided</w:t>
      </w:r>
      <w:r w:rsidR="004244CD" w:rsidRPr="00975AE4">
        <w:rPr>
          <w:rFonts w:ascii="Arial" w:hAnsi="Arial" w:cs="Arial"/>
          <w:color w:val="1D1B11"/>
          <w:spacing w:val="1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20</w:t>
      </w:r>
      <w:r w:rsidR="004244CD" w:rsidRPr="00975AE4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hours</w:t>
      </w:r>
      <w:r w:rsidR="004244CD" w:rsidRPr="00975AE4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of</w:t>
      </w:r>
      <w:r w:rsidR="004244CD" w:rsidRPr="00975AE4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supervision</w:t>
      </w:r>
      <w:r w:rsidR="004244CD" w:rsidRPr="00975AE4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each</w:t>
      </w:r>
      <w:r w:rsidR="004244CD" w:rsidRPr="00975AE4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for</w:t>
      </w:r>
      <w:r w:rsidR="004244CD" w:rsidRPr="00975AE4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at</w:t>
      </w:r>
      <w:r w:rsidR="004244CD" w:rsidRPr="00975AE4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least</w:t>
      </w:r>
      <w:r w:rsidR="004244CD" w:rsidRPr="00975AE4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two</w:t>
      </w:r>
      <w:r w:rsidR="004244CD" w:rsidRPr="00975AE4">
        <w:rPr>
          <w:rFonts w:ascii="Arial" w:hAnsi="Arial" w:cs="Arial"/>
          <w:color w:val="1D1B11"/>
          <w:spacing w:val="-1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pacing w:val="-2"/>
          <w:sz w:val="24"/>
          <w:szCs w:val="24"/>
        </w:rPr>
        <w:t>trainees.</w:t>
      </w:r>
    </w:p>
    <w:p w14:paraId="7FE0BCD4" w14:textId="3BD2D386" w:rsidR="004244CD" w:rsidRPr="00975AE4" w:rsidRDefault="000E36B0" w:rsidP="00E342DA">
      <w:pPr>
        <w:pStyle w:val="BodyText"/>
        <w:tabs>
          <w:tab w:val="left" w:pos="3104"/>
          <w:tab w:val="left" w:pos="4815"/>
        </w:tabs>
        <w:spacing w:before="148" w:line="360" w:lineRule="auto"/>
        <w:ind w:left="0" w:hanging="1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1D1B11"/>
          <w:sz w:val="24"/>
          <w:szCs w:val="24"/>
        </w:rPr>
        <w:t>The c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 xml:space="preserve">andidate has received a total of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267050765"/>
          <w:placeholder>
            <w:docPart w:val="AA4724D4B50E4772AD1B05E887C1F594"/>
          </w:placeholder>
          <w:showingPlcHdr/>
        </w:sdtPr>
        <w:sdtEndPr/>
        <w:sdtContent>
          <w:r w:rsidR="004244CD" w:rsidRPr="00975AE4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="004244CD" w:rsidRPr="00975AE4">
        <w:rPr>
          <w:rFonts w:ascii="Arial" w:hAnsi="Arial" w:cs="Arial"/>
          <w:color w:val="1D1B11"/>
          <w:sz w:val="24"/>
          <w:szCs w:val="24"/>
        </w:rPr>
        <w:t xml:space="preserve"> hrs. (30 minimum.) of supervision on his/her</w:t>
      </w:r>
      <w:r w:rsidR="006577EB">
        <w:rPr>
          <w:rFonts w:ascii="Arial" w:hAnsi="Arial" w:cs="Arial"/>
          <w:color w:val="1D1B11"/>
          <w:sz w:val="24"/>
          <w:szCs w:val="24"/>
        </w:rPr>
        <w:t>/their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 xml:space="preserve"> supervision, of which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642123981"/>
          <w:placeholder>
            <w:docPart w:val="5B0427A409AC4A3FB73BB14DD329A3F2"/>
          </w:placeholder>
          <w:showingPlcHdr/>
        </w:sdtPr>
        <w:sdtEndPr/>
        <w:sdtContent>
          <w:r w:rsidR="004244CD" w:rsidRPr="00975AE4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="004244CD" w:rsidRPr="00975AE4">
        <w:rPr>
          <w:rFonts w:ascii="Arial" w:hAnsi="Arial" w:cs="Arial"/>
          <w:color w:val="1D1B11"/>
          <w:sz w:val="24"/>
          <w:szCs w:val="24"/>
        </w:rPr>
        <w:t xml:space="preserve"> hrs. were provided by me.</w:t>
      </w:r>
    </w:p>
    <w:p w14:paraId="661DF9A8" w14:textId="77777777" w:rsidR="000E36B0" w:rsidRDefault="000E36B0" w:rsidP="00975AE4">
      <w:pPr>
        <w:spacing w:before="90" w:line="360" w:lineRule="auto"/>
        <w:rPr>
          <w:rFonts w:ascii="Arial" w:hAnsi="Arial" w:cs="Arial"/>
          <w:sz w:val="24"/>
          <w:szCs w:val="24"/>
        </w:rPr>
      </w:pPr>
    </w:p>
    <w:p w14:paraId="4C3C77BA" w14:textId="347ACD2D" w:rsidR="004244CD" w:rsidRPr="00975AE4" w:rsidRDefault="004244CD" w:rsidP="00975AE4">
      <w:pPr>
        <w:spacing w:before="90" w:line="360" w:lineRule="auto"/>
        <w:rPr>
          <w:rFonts w:ascii="Arial" w:hAnsi="Arial" w:cs="Arial"/>
          <w:b/>
          <w:color w:val="1D1B11"/>
          <w:spacing w:val="-2"/>
          <w:sz w:val="24"/>
          <w:szCs w:val="24"/>
        </w:rPr>
      </w:pPr>
      <w:r w:rsidRPr="00975AE4">
        <w:rPr>
          <w:rFonts w:ascii="Arial" w:hAnsi="Arial" w:cs="Arial"/>
          <w:b/>
          <w:color w:val="1D1B11"/>
          <w:sz w:val="24"/>
          <w:szCs w:val="24"/>
        </w:rPr>
        <w:t>The</w:t>
      </w:r>
      <w:r w:rsidRPr="00975AE4">
        <w:rPr>
          <w:rFonts w:ascii="Arial" w:hAnsi="Arial" w:cs="Arial"/>
          <w:b/>
          <w:color w:val="1D1B11"/>
          <w:spacing w:val="-5"/>
          <w:sz w:val="24"/>
          <w:szCs w:val="24"/>
        </w:rPr>
        <w:t xml:space="preserve"> </w:t>
      </w:r>
      <w:r w:rsidRPr="00975AE4">
        <w:rPr>
          <w:rFonts w:ascii="Arial" w:hAnsi="Arial" w:cs="Arial"/>
          <w:b/>
          <w:color w:val="1D1B11"/>
          <w:sz w:val="24"/>
          <w:szCs w:val="24"/>
        </w:rPr>
        <w:t>following</w:t>
      </w:r>
      <w:r w:rsidRPr="00975AE4">
        <w:rPr>
          <w:rFonts w:ascii="Arial" w:hAnsi="Arial" w:cs="Arial"/>
          <w:b/>
          <w:color w:val="1D1B11"/>
          <w:spacing w:val="-5"/>
          <w:sz w:val="24"/>
          <w:szCs w:val="24"/>
        </w:rPr>
        <w:t xml:space="preserve"> </w:t>
      </w:r>
      <w:r w:rsidRPr="00975AE4">
        <w:rPr>
          <w:rFonts w:ascii="Arial" w:hAnsi="Arial" w:cs="Arial"/>
          <w:b/>
          <w:color w:val="1D1B11"/>
          <w:sz w:val="24"/>
          <w:szCs w:val="24"/>
        </w:rPr>
        <w:t>is</w:t>
      </w:r>
      <w:r w:rsidRPr="00975AE4">
        <w:rPr>
          <w:rFonts w:ascii="Arial" w:hAnsi="Arial" w:cs="Arial"/>
          <w:b/>
          <w:color w:val="1D1B11"/>
          <w:spacing w:val="-3"/>
          <w:sz w:val="24"/>
          <w:szCs w:val="24"/>
        </w:rPr>
        <w:t xml:space="preserve"> </w:t>
      </w:r>
      <w:r w:rsidRPr="00975AE4">
        <w:rPr>
          <w:rFonts w:ascii="Arial" w:hAnsi="Arial" w:cs="Arial"/>
          <w:b/>
          <w:color w:val="1D1B11"/>
          <w:sz w:val="24"/>
          <w:szCs w:val="24"/>
        </w:rPr>
        <w:t>to</w:t>
      </w:r>
      <w:r w:rsidRPr="00975AE4">
        <w:rPr>
          <w:rFonts w:ascii="Arial" w:hAnsi="Arial" w:cs="Arial"/>
          <w:b/>
          <w:color w:val="1D1B11"/>
          <w:spacing w:val="-3"/>
          <w:sz w:val="24"/>
          <w:szCs w:val="24"/>
        </w:rPr>
        <w:t xml:space="preserve"> </w:t>
      </w:r>
      <w:r w:rsidRPr="00975AE4">
        <w:rPr>
          <w:rFonts w:ascii="Arial" w:hAnsi="Arial" w:cs="Arial"/>
          <w:b/>
          <w:color w:val="1D1B11"/>
          <w:sz w:val="24"/>
          <w:szCs w:val="24"/>
        </w:rPr>
        <w:t>be</w:t>
      </w:r>
      <w:r w:rsidRPr="00975AE4">
        <w:rPr>
          <w:rFonts w:ascii="Arial" w:hAnsi="Arial" w:cs="Arial"/>
          <w:b/>
          <w:color w:val="1D1B11"/>
          <w:spacing w:val="-3"/>
          <w:sz w:val="24"/>
          <w:szCs w:val="24"/>
        </w:rPr>
        <w:t xml:space="preserve"> </w:t>
      </w:r>
      <w:r w:rsidRPr="00975AE4">
        <w:rPr>
          <w:rFonts w:ascii="Arial" w:hAnsi="Arial" w:cs="Arial"/>
          <w:b/>
          <w:color w:val="1D1B11"/>
          <w:sz w:val="24"/>
          <w:szCs w:val="24"/>
        </w:rPr>
        <w:t>completed</w:t>
      </w:r>
      <w:r w:rsidRPr="00975AE4">
        <w:rPr>
          <w:rFonts w:ascii="Arial" w:hAnsi="Arial" w:cs="Arial"/>
          <w:b/>
          <w:color w:val="1D1B11"/>
          <w:spacing w:val="-5"/>
          <w:sz w:val="24"/>
          <w:szCs w:val="24"/>
        </w:rPr>
        <w:t xml:space="preserve"> </w:t>
      </w:r>
      <w:r w:rsidRPr="00975AE4">
        <w:rPr>
          <w:rFonts w:ascii="Arial" w:hAnsi="Arial" w:cs="Arial"/>
          <w:b/>
          <w:color w:val="1D1B11"/>
          <w:sz w:val="24"/>
          <w:szCs w:val="24"/>
        </w:rPr>
        <w:t>for</w:t>
      </w:r>
      <w:r w:rsidRPr="00975AE4">
        <w:rPr>
          <w:rFonts w:ascii="Arial" w:hAnsi="Arial" w:cs="Arial"/>
          <w:b/>
          <w:color w:val="1D1B11"/>
          <w:spacing w:val="3"/>
          <w:sz w:val="24"/>
          <w:szCs w:val="24"/>
        </w:rPr>
        <w:t xml:space="preserve"> </w:t>
      </w:r>
      <w:r w:rsidRPr="00975AE4">
        <w:rPr>
          <w:rFonts w:ascii="Arial" w:hAnsi="Arial" w:cs="Arial"/>
          <w:b/>
          <w:color w:val="1D1B11"/>
          <w:sz w:val="24"/>
          <w:szCs w:val="24"/>
        </w:rPr>
        <w:t>all</w:t>
      </w:r>
      <w:r w:rsidRPr="00975AE4">
        <w:rPr>
          <w:rFonts w:ascii="Arial" w:hAnsi="Arial" w:cs="Arial"/>
          <w:b/>
          <w:color w:val="1D1B11"/>
          <w:spacing w:val="1"/>
          <w:sz w:val="24"/>
          <w:szCs w:val="24"/>
        </w:rPr>
        <w:t xml:space="preserve"> </w:t>
      </w:r>
      <w:r w:rsidRPr="00975AE4">
        <w:rPr>
          <w:rFonts w:ascii="Arial" w:hAnsi="Arial" w:cs="Arial"/>
          <w:b/>
          <w:color w:val="1D1B11"/>
          <w:spacing w:val="-2"/>
          <w:sz w:val="24"/>
          <w:szCs w:val="24"/>
        </w:rPr>
        <w:t xml:space="preserve">Candidates: </w:t>
      </w:r>
    </w:p>
    <w:p w14:paraId="2B831EB4" w14:textId="2D1A35ED" w:rsidR="004244CD" w:rsidRPr="00975AE4" w:rsidRDefault="000E36B0" w:rsidP="00975AE4">
      <w:pPr>
        <w:pStyle w:val="BodyText"/>
        <w:spacing w:before="96" w:line="36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1D1B11"/>
          <w:sz w:val="24"/>
          <w:szCs w:val="24"/>
        </w:rPr>
        <w:t>The c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andidate</w:t>
      </w:r>
      <w:r w:rsidR="004244CD" w:rsidRPr="00975AE4">
        <w:rPr>
          <w:rFonts w:ascii="Arial" w:hAnsi="Arial" w:cs="Arial"/>
          <w:color w:val="1D1B11"/>
          <w:spacing w:val="-8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was</w:t>
      </w:r>
      <w:r w:rsidR="004244CD" w:rsidRPr="00975AE4">
        <w:rPr>
          <w:rFonts w:ascii="Arial" w:hAnsi="Arial" w:cs="Arial"/>
          <w:color w:val="1D1B11"/>
          <w:spacing w:val="-1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certified</w:t>
      </w:r>
      <w:r w:rsidR="004244CD" w:rsidRPr="00975AE4">
        <w:rPr>
          <w:rFonts w:ascii="Arial" w:hAnsi="Arial" w:cs="Arial"/>
          <w:color w:val="1D1B11"/>
          <w:spacing w:val="-6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by</w:t>
      </w:r>
      <w:r w:rsidR="004244CD" w:rsidRPr="00975AE4">
        <w:rPr>
          <w:rFonts w:ascii="Arial" w:hAnsi="Arial" w:cs="Arial"/>
          <w:color w:val="1D1B11"/>
          <w:spacing w:val="-6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CoC/IBOC</w:t>
      </w:r>
      <w:r w:rsidR="004244CD" w:rsidRPr="00975AE4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as</w:t>
      </w:r>
      <w:r w:rsidR="004244CD" w:rsidRPr="00975AE4">
        <w:rPr>
          <w:rFonts w:ascii="Arial" w:hAnsi="Arial" w:cs="Arial"/>
          <w:color w:val="1D1B11"/>
          <w:spacing w:val="-6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a</w:t>
      </w:r>
      <w:r w:rsidR="004244CD" w:rsidRPr="00975AE4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Transactional</w:t>
      </w:r>
      <w:r w:rsidR="004244CD" w:rsidRPr="00975AE4">
        <w:rPr>
          <w:rFonts w:ascii="Arial" w:hAnsi="Arial" w:cs="Arial"/>
          <w:color w:val="1D1B11"/>
          <w:spacing w:val="-5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Analyst on</w:t>
      </w:r>
      <w:r w:rsidR="004244CD" w:rsidRPr="00975AE4">
        <w:rPr>
          <w:rFonts w:ascii="Arial" w:hAnsi="Arial" w:cs="Arial"/>
          <w:color w:val="1D1B11"/>
          <w:spacing w:val="-5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pacing w:val="-2"/>
          <w:sz w:val="24"/>
          <w:szCs w:val="24"/>
        </w:rPr>
        <w:t>(date):</w:t>
      </w:r>
      <w:r w:rsidR="004244CD" w:rsidRPr="00975AE4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938525242"/>
          <w:placeholder>
            <w:docPart w:val="04049358BC4B4290BD5A5482E58432E0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4244CD" w:rsidRPr="00975AE4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to enter a date.</w:t>
          </w:r>
        </w:sdtContent>
      </w:sdt>
    </w:p>
    <w:p w14:paraId="2CAC69E6" w14:textId="6133B33A" w:rsidR="004244CD" w:rsidRPr="00975AE4" w:rsidRDefault="004244CD" w:rsidP="00CD5D16">
      <w:pPr>
        <w:pStyle w:val="BodyText"/>
        <w:tabs>
          <w:tab w:val="left" w:pos="2309"/>
          <w:tab w:val="left" w:pos="7023"/>
        </w:tabs>
        <w:spacing w:before="61" w:line="360" w:lineRule="auto"/>
        <w:ind w:left="0" w:right="845" w:hanging="10"/>
        <w:rPr>
          <w:rFonts w:ascii="Arial" w:hAnsi="Arial" w:cs="Arial"/>
          <w:sz w:val="24"/>
          <w:szCs w:val="24"/>
        </w:rPr>
      </w:pPr>
      <w:r w:rsidRPr="00975AE4">
        <w:rPr>
          <w:rFonts w:ascii="Arial" w:hAnsi="Arial" w:cs="Arial"/>
          <w:color w:val="1D1B11"/>
          <w:sz w:val="24"/>
          <w:szCs w:val="24"/>
        </w:rPr>
        <w:t>Field</w:t>
      </w:r>
      <w:r w:rsidRPr="00975AE4">
        <w:rPr>
          <w:rFonts w:ascii="Arial" w:hAnsi="Arial" w:cs="Arial"/>
          <w:color w:val="1D1B11"/>
          <w:spacing w:val="-1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(</w:t>
      </w:r>
      <w:r w:rsidRPr="00975AE4">
        <w:rPr>
          <w:rFonts w:ascii="Arial" w:hAnsi="Arial" w:cs="Arial"/>
          <w:i/>
          <w:color w:val="1D1B11"/>
          <w:sz w:val="24"/>
          <w:szCs w:val="24"/>
        </w:rPr>
        <w:t>tick one</w:t>
      </w:r>
      <w:r w:rsidRPr="00975AE4">
        <w:rPr>
          <w:rFonts w:ascii="Arial" w:hAnsi="Arial" w:cs="Arial"/>
          <w:color w:val="1D1B11"/>
          <w:sz w:val="24"/>
          <w:szCs w:val="24"/>
        </w:rPr>
        <w:t xml:space="preserve">): Counselling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472176207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Pr="00975AE4">
            <w:rPr>
              <w:rFonts w:ascii="Segoe UI Symbol" w:eastAsia="MS Gothic" w:hAnsi="Segoe UI Symbol" w:cs="Segoe UI Symbol"/>
              <w:color w:val="1D1B11"/>
              <w:sz w:val="24"/>
              <w:szCs w:val="24"/>
            </w:rPr>
            <w:t>☐</w:t>
          </w:r>
        </w:sdtContent>
      </w:sdt>
      <w:r w:rsidRPr="00975AE4">
        <w:rPr>
          <w:rFonts w:ascii="Arial" w:hAnsi="Arial" w:cs="Arial"/>
          <w:color w:val="1D1B11"/>
          <w:sz w:val="24"/>
          <w:szCs w:val="24"/>
        </w:rPr>
        <w:t xml:space="preserve"> / Educational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156425515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Pr="00975AE4">
            <w:rPr>
              <w:rFonts w:ascii="Segoe UI Symbol" w:eastAsia="MS Gothic" w:hAnsi="Segoe UI Symbol" w:cs="Segoe UI Symbol"/>
              <w:color w:val="1D1B11"/>
              <w:sz w:val="24"/>
              <w:szCs w:val="24"/>
            </w:rPr>
            <w:t>☐</w:t>
          </w:r>
        </w:sdtContent>
      </w:sdt>
      <w:r w:rsidRPr="00975AE4">
        <w:rPr>
          <w:rFonts w:ascii="Arial" w:hAnsi="Arial" w:cs="Arial"/>
          <w:color w:val="1D1B11"/>
          <w:sz w:val="24"/>
          <w:szCs w:val="24"/>
        </w:rPr>
        <w:t xml:space="preserve"> / Organizational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921072205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Pr="00975AE4">
            <w:rPr>
              <w:rFonts w:ascii="Segoe UI Symbol" w:eastAsia="MS Gothic" w:hAnsi="Segoe UI Symbol" w:cs="Segoe UI Symbol"/>
              <w:color w:val="1D1B11"/>
              <w:sz w:val="24"/>
              <w:szCs w:val="24"/>
            </w:rPr>
            <w:t>☐</w:t>
          </w:r>
        </w:sdtContent>
      </w:sdt>
      <w:r w:rsidR="006577EB">
        <w:rPr>
          <w:rFonts w:ascii="Arial" w:hAnsi="Arial" w:cs="Arial"/>
          <w:color w:val="1D1B11"/>
          <w:sz w:val="24"/>
          <w:szCs w:val="24"/>
        </w:rPr>
        <w:t xml:space="preserve"> / </w:t>
      </w:r>
      <w:r w:rsidR="006577EB" w:rsidRPr="00975AE4">
        <w:rPr>
          <w:rFonts w:ascii="Arial" w:hAnsi="Arial" w:cs="Arial"/>
          <w:color w:val="1D1B11"/>
          <w:sz w:val="24"/>
          <w:szCs w:val="24"/>
        </w:rPr>
        <w:t xml:space="preserve">Psychotherapy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1159151496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6577EB" w:rsidRPr="00975AE4">
            <w:rPr>
              <w:rFonts w:ascii="Segoe UI Symbol" w:eastAsia="MS Gothic" w:hAnsi="Segoe UI Symbol" w:cs="Segoe UI Symbol"/>
              <w:color w:val="1D1B11"/>
              <w:sz w:val="24"/>
              <w:szCs w:val="24"/>
            </w:rPr>
            <w:t>☐</w:t>
          </w:r>
        </w:sdtContent>
      </w:sdt>
      <w:r w:rsidR="006577EB" w:rsidRPr="00975AE4">
        <w:rPr>
          <w:rFonts w:ascii="Arial" w:hAnsi="Arial" w:cs="Arial"/>
          <w:color w:val="1D1B11"/>
          <w:sz w:val="24"/>
          <w:szCs w:val="24"/>
        </w:rPr>
        <w:t xml:space="preserve"> </w:t>
      </w:r>
    </w:p>
    <w:p w14:paraId="576D52EA" w14:textId="6D323717" w:rsidR="004244CD" w:rsidRPr="00975AE4" w:rsidRDefault="000E36B0" w:rsidP="00975AE4">
      <w:pPr>
        <w:pStyle w:val="BodyText"/>
        <w:spacing w:before="144" w:line="360" w:lineRule="auto"/>
        <w:ind w:left="0" w:hanging="1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1D1B11"/>
          <w:sz w:val="24"/>
          <w:szCs w:val="24"/>
        </w:rPr>
        <w:t>The c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andidate</w:t>
      </w:r>
      <w:r w:rsidR="004244CD" w:rsidRPr="00975AE4">
        <w:rPr>
          <w:rFonts w:ascii="Arial" w:hAnsi="Arial" w:cs="Arial"/>
          <w:color w:val="1D1B11"/>
          <w:spacing w:val="-6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attended</w:t>
      </w:r>
      <w:r w:rsidR="004244CD" w:rsidRPr="00975AE4">
        <w:rPr>
          <w:rFonts w:ascii="Arial" w:hAnsi="Arial" w:cs="Arial"/>
          <w:color w:val="1D1B11"/>
          <w:spacing w:val="-1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a</w:t>
      </w:r>
      <w:r w:rsidR="004244CD" w:rsidRPr="00975AE4">
        <w:rPr>
          <w:rFonts w:ascii="Arial" w:hAnsi="Arial" w:cs="Arial"/>
          <w:color w:val="1D1B11"/>
          <w:spacing w:val="-6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35-hour</w:t>
      </w:r>
      <w:r w:rsidR="004244CD" w:rsidRPr="00975AE4">
        <w:rPr>
          <w:rFonts w:ascii="Arial" w:hAnsi="Arial" w:cs="Arial"/>
          <w:color w:val="1D1B11"/>
          <w:spacing w:val="-5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EATA/ITAA approved</w:t>
      </w:r>
      <w:r w:rsidR="004244CD" w:rsidRPr="00975AE4">
        <w:rPr>
          <w:rFonts w:ascii="Arial" w:hAnsi="Arial" w:cs="Arial"/>
          <w:color w:val="1D1B11"/>
          <w:spacing w:val="-1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course</w:t>
      </w:r>
      <w:r w:rsidR="004244CD" w:rsidRPr="00975AE4">
        <w:rPr>
          <w:rFonts w:ascii="Arial" w:hAnsi="Arial" w:cs="Arial"/>
          <w:color w:val="1D1B11"/>
          <w:spacing w:val="-7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in</w:t>
      </w:r>
      <w:r w:rsidR="004244CD" w:rsidRPr="00975AE4">
        <w:rPr>
          <w:rFonts w:ascii="Arial" w:hAnsi="Arial" w:cs="Arial"/>
          <w:color w:val="1D1B11"/>
          <w:spacing w:val="-6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ethics,</w:t>
      </w:r>
      <w:r w:rsidR="004244CD" w:rsidRPr="00975AE4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supervision</w:t>
      </w:r>
      <w:r w:rsidR="004244CD" w:rsidRPr="00975AE4">
        <w:rPr>
          <w:rFonts w:ascii="Arial" w:hAnsi="Arial" w:cs="Arial"/>
          <w:color w:val="1D1B11"/>
          <w:spacing w:val="-6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and training, currently known as a Training Endorsement Workshop (TEW): on</w:t>
      </w:r>
    </w:p>
    <w:p w14:paraId="1812BA18" w14:textId="496284F8" w:rsidR="004244CD" w:rsidRPr="00975AE4" w:rsidRDefault="004244CD" w:rsidP="00975AE4">
      <w:pPr>
        <w:tabs>
          <w:tab w:val="left" w:pos="2596"/>
          <w:tab w:val="left" w:pos="6964"/>
        </w:tabs>
        <w:spacing w:line="360" w:lineRule="auto"/>
        <w:rPr>
          <w:rFonts w:ascii="Arial" w:hAnsi="Arial" w:cs="Arial"/>
          <w:sz w:val="24"/>
          <w:szCs w:val="24"/>
        </w:rPr>
      </w:pPr>
      <w:r w:rsidRPr="00975AE4">
        <w:rPr>
          <w:rFonts w:ascii="Arial" w:hAnsi="Arial" w:cs="Arial"/>
          <w:color w:val="1D1B11"/>
          <w:sz w:val="24"/>
          <w:szCs w:val="24"/>
        </w:rPr>
        <w:t>(</w:t>
      </w:r>
      <w:r w:rsidRPr="00975AE4">
        <w:rPr>
          <w:rFonts w:ascii="Arial" w:hAnsi="Arial" w:cs="Arial"/>
          <w:i/>
          <w:color w:val="1D1B11"/>
          <w:sz w:val="24"/>
          <w:szCs w:val="24"/>
        </w:rPr>
        <w:t>dates</w:t>
      </w:r>
      <w:r w:rsidRPr="00975AE4">
        <w:rPr>
          <w:rFonts w:ascii="Arial" w:hAnsi="Arial" w:cs="Arial"/>
          <w:color w:val="1D1B11"/>
          <w:sz w:val="24"/>
          <w:szCs w:val="24"/>
        </w:rPr>
        <w:t xml:space="preserve">):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1962334664"/>
          <w:placeholder>
            <w:docPart w:val="387A96CAEC674256B22256C1635D0450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Pr="00975AE4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to enter a date.</w:t>
          </w:r>
        </w:sdtContent>
      </w:sdt>
      <w:r w:rsidRPr="00975AE4">
        <w:rPr>
          <w:rFonts w:ascii="Arial" w:hAnsi="Arial" w:cs="Arial"/>
          <w:color w:val="1D1B11"/>
          <w:sz w:val="24"/>
          <w:szCs w:val="24"/>
        </w:rPr>
        <w:t xml:space="preserve"> at (</w:t>
      </w:r>
      <w:r w:rsidRPr="00975AE4">
        <w:rPr>
          <w:rFonts w:ascii="Arial" w:hAnsi="Arial" w:cs="Arial"/>
          <w:i/>
          <w:color w:val="1D1B11"/>
          <w:sz w:val="24"/>
          <w:szCs w:val="24"/>
        </w:rPr>
        <w:t>location</w:t>
      </w:r>
      <w:r w:rsidRPr="00975AE4">
        <w:rPr>
          <w:rFonts w:ascii="Arial" w:hAnsi="Arial" w:cs="Arial"/>
          <w:color w:val="1D1B11"/>
          <w:sz w:val="24"/>
          <w:szCs w:val="24"/>
        </w:rPr>
        <w:t xml:space="preserve">)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1316954694"/>
          <w:placeholder>
            <w:docPart w:val="863289BD0903420F959C607DCC70ADF0"/>
          </w:placeholder>
          <w:showingPlcHdr/>
        </w:sdtPr>
        <w:sdtEndPr/>
        <w:sdtContent>
          <w:r w:rsidRPr="00975AE4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2179F174" w14:textId="179994D1" w:rsidR="004244CD" w:rsidRPr="00975AE4" w:rsidRDefault="000E36B0" w:rsidP="00975AE4">
      <w:pPr>
        <w:pStyle w:val="BodyText"/>
        <w:tabs>
          <w:tab w:val="left" w:pos="3703"/>
          <w:tab w:val="left" w:pos="8764"/>
        </w:tabs>
        <w:spacing w:before="153" w:line="360" w:lineRule="auto"/>
        <w:ind w:left="0" w:right="623" w:hanging="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1D1B11"/>
          <w:sz w:val="24"/>
          <w:szCs w:val="24"/>
        </w:rPr>
        <w:t>The c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andidate evaluated one written exam (</w:t>
      </w:r>
      <w:r w:rsidR="004244CD" w:rsidRPr="00975AE4">
        <w:rPr>
          <w:rFonts w:ascii="Arial" w:hAnsi="Arial" w:cs="Arial"/>
          <w:i/>
          <w:iCs/>
          <w:color w:val="1D1B11"/>
          <w:sz w:val="24"/>
          <w:szCs w:val="24"/>
        </w:rPr>
        <w:t>please tick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)</w:t>
      </w:r>
      <w:r w:rsidR="002B6E2B">
        <w:rPr>
          <w:rFonts w:ascii="Arial" w:hAnsi="Arial" w:cs="Arial"/>
          <w:color w:val="1D1B11"/>
          <w:sz w:val="24"/>
          <w:szCs w:val="24"/>
        </w:rPr>
        <w:t>:</w:t>
      </w:r>
      <w:r w:rsidR="004244CD" w:rsidRPr="00975AE4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pacing w:val="40"/>
          <w:sz w:val="24"/>
          <w:szCs w:val="24"/>
        </w:rPr>
        <w:br/>
      </w:r>
      <w:sdt>
        <w:sdtPr>
          <w:rPr>
            <w:rFonts w:ascii="Arial" w:hAnsi="Arial" w:cs="Arial"/>
            <w:color w:val="1D1B11"/>
            <w:sz w:val="24"/>
            <w:szCs w:val="24"/>
          </w:rPr>
          <w:id w:val="-19399015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44CD" w:rsidRPr="00975AE4">
            <w:rPr>
              <w:rFonts w:ascii="Segoe UI Symbol" w:eastAsia="MS Gothic" w:hAnsi="Segoe UI Symbol" w:cs="Segoe UI Symbol"/>
              <w:color w:val="1D1B11"/>
              <w:sz w:val="24"/>
              <w:szCs w:val="24"/>
            </w:rPr>
            <w:t>☐</w:t>
          </w:r>
        </w:sdtContent>
      </w:sdt>
      <w:r w:rsidR="004244CD" w:rsidRPr="00975AE4">
        <w:rPr>
          <w:rFonts w:ascii="Arial" w:hAnsi="Arial" w:cs="Arial"/>
          <w:color w:val="1D1B11"/>
          <w:sz w:val="24"/>
          <w:szCs w:val="24"/>
        </w:rPr>
        <w:t xml:space="preserve"> under my supervision</w:t>
      </w:r>
      <w:r w:rsidR="004244CD" w:rsidRPr="00975AE4">
        <w:rPr>
          <w:rFonts w:ascii="Arial" w:hAnsi="Arial" w:cs="Arial"/>
          <w:color w:val="1D1B11"/>
          <w:spacing w:val="-24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 xml:space="preserve">or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br/>
      </w:r>
      <w:sdt>
        <w:sdtPr>
          <w:rPr>
            <w:rFonts w:ascii="Arial" w:hAnsi="Arial" w:cs="Arial"/>
            <w:color w:val="1D1B11"/>
            <w:sz w:val="24"/>
            <w:szCs w:val="24"/>
          </w:rPr>
          <w:id w:val="8505399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44CD" w:rsidRPr="00975AE4">
            <w:rPr>
              <w:rFonts w:ascii="Segoe UI Symbol" w:eastAsia="MS Gothic" w:hAnsi="Segoe UI Symbol" w:cs="Segoe UI Symbol"/>
              <w:color w:val="1D1B11"/>
              <w:sz w:val="24"/>
              <w:szCs w:val="24"/>
            </w:rPr>
            <w:t>☐</w:t>
          </w:r>
        </w:sdtContent>
      </w:sdt>
      <w:r w:rsidR="004244CD" w:rsidRPr="00975AE4">
        <w:rPr>
          <w:rFonts w:ascii="Arial" w:hAnsi="Arial" w:cs="Arial"/>
          <w:color w:val="1D1B11"/>
          <w:sz w:val="24"/>
          <w:szCs w:val="24"/>
        </w:rPr>
        <w:t xml:space="preserve"> under the supervision of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900125904"/>
          <w:placeholder>
            <w:docPart w:val="457E2B31F80F43DFAC331206242E2A3E"/>
          </w:placeholder>
          <w:showingPlcHdr/>
        </w:sdtPr>
        <w:sdtEndPr/>
        <w:sdtContent>
          <w:r w:rsidR="004244CD" w:rsidRPr="00975AE4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5E30B499" w14:textId="5933C90B" w:rsidR="004244CD" w:rsidRPr="00975AE4" w:rsidRDefault="000E36B0" w:rsidP="00975AE4">
      <w:pPr>
        <w:pStyle w:val="BodyText"/>
        <w:tabs>
          <w:tab w:val="left" w:pos="1294"/>
          <w:tab w:val="left" w:pos="9647"/>
        </w:tabs>
        <w:spacing w:before="163" w:line="360" w:lineRule="auto"/>
        <w:ind w:left="0" w:right="85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1D1B11"/>
          <w:sz w:val="24"/>
          <w:szCs w:val="24"/>
        </w:rPr>
        <w:t>The c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andidate attended a Written exam workshop for evaluators on (</w:t>
      </w:r>
      <w:r w:rsidR="004244CD" w:rsidRPr="00975AE4">
        <w:rPr>
          <w:rFonts w:ascii="Arial" w:hAnsi="Arial" w:cs="Arial"/>
          <w:i/>
          <w:iCs/>
          <w:color w:val="1D1B11"/>
          <w:sz w:val="24"/>
          <w:szCs w:val="24"/>
        </w:rPr>
        <w:t>date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 xml:space="preserve">)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314999512"/>
          <w:placeholder>
            <w:docPart w:val="5CE21FAC532B48C59191D6E94B3C13DD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4244CD" w:rsidRPr="00975AE4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to enter a date.</w:t>
          </w:r>
        </w:sdtContent>
      </w:sdt>
      <w:r w:rsidR="004244CD" w:rsidRPr="00975AE4">
        <w:rPr>
          <w:rFonts w:ascii="Arial" w:hAnsi="Arial" w:cs="Arial"/>
          <w:color w:val="1D1B11"/>
          <w:sz w:val="24"/>
          <w:szCs w:val="24"/>
        </w:rPr>
        <w:t xml:space="preserve"> in </w:t>
      </w:r>
      <w:r w:rsidR="004244CD" w:rsidRPr="00975AE4">
        <w:rPr>
          <w:rFonts w:ascii="Arial" w:hAnsi="Arial" w:cs="Arial"/>
          <w:i/>
          <w:iCs/>
          <w:color w:val="1D1B11"/>
          <w:sz w:val="24"/>
          <w:szCs w:val="24"/>
        </w:rPr>
        <w:t>(venue)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 xml:space="preserve">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1749231369"/>
          <w:placeholder>
            <w:docPart w:val="8DAA5D4BA43A496DB96FB499352CA613"/>
          </w:placeholder>
          <w:showingPlcHdr/>
        </w:sdtPr>
        <w:sdtEndPr/>
        <w:sdtContent>
          <w:r w:rsidR="004244CD" w:rsidRPr="00975AE4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3C5E1120" w14:textId="77777777" w:rsidR="004244CD" w:rsidRPr="00975AE4" w:rsidRDefault="004244CD" w:rsidP="00975AE4">
      <w:pPr>
        <w:pStyle w:val="BodyText"/>
        <w:tabs>
          <w:tab w:val="left" w:pos="1294"/>
          <w:tab w:val="left" w:pos="9647"/>
        </w:tabs>
        <w:spacing w:before="163" w:line="360" w:lineRule="auto"/>
        <w:ind w:left="0" w:right="855"/>
        <w:rPr>
          <w:rFonts w:ascii="Arial" w:hAnsi="Arial" w:cs="Arial"/>
          <w:sz w:val="24"/>
          <w:szCs w:val="24"/>
        </w:rPr>
      </w:pPr>
      <w:r w:rsidRPr="00975AE4">
        <w:rPr>
          <w:rFonts w:ascii="Arial" w:hAnsi="Arial" w:cs="Arial"/>
          <w:color w:val="1D1B11"/>
          <w:sz w:val="24"/>
          <w:szCs w:val="24"/>
        </w:rPr>
        <w:t>I</w:t>
      </w:r>
      <w:r w:rsidRPr="00975AE4">
        <w:rPr>
          <w:rFonts w:ascii="Arial" w:hAnsi="Arial" w:cs="Arial"/>
          <w:color w:val="1D1B11"/>
          <w:spacing w:val="-5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as</w:t>
      </w:r>
      <w:r w:rsidRPr="00975AE4">
        <w:rPr>
          <w:rFonts w:ascii="Arial" w:hAnsi="Arial" w:cs="Arial"/>
          <w:color w:val="1D1B11"/>
          <w:spacing w:val="-1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Principal</w:t>
      </w:r>
      <w:r w:rsidRPr="00975AE4">
        <w:rPr>
          <w:rFonts w:ascii="Arial" w:hAnsi="Arial" w:cs="Arial"/>
          <w:color w:val="1D1B11"/>
          <w:spacing w:val="-6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Supervisor</w:t>
      </w:r>
      <w:r w:rsidRPr="00975AE4">
        <w:rPr>
          <w:rFonts w:ascii="Arial" w:hAnsi="Arial" w:cs="Arial"/>
          <w:color w:val="1D1B11"/>
          <w:spacing w:val="-7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attended</w:t>
      </w:r>
      <w:r w:rsidRPr="00975AE4">
        <w:rPr>
          <w:rFonts w:ascii="Arial" w:hAnsi="Arial" w:cs="Arial"/>
          <w:color w:val="1D1B11"/>
          <w:spacing w:val="-5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a</w:t>
      </w:r>
      <w:r w:rsidRPr="00975AE4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Written</w:t>
      </w:r>
      <w:r w:rsidRPr="00975AE4">
        <w:rPr>
          <w:rFonts w:ascii="Arial" w:hAnsi="Arial" w:cs="Arial"/>
          <w:color w:val="1D1B11"/>
          <w:spacing w:val="-6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exam workshop</w:t>
      </w:r>
      <w:r w:rsidRPr="00975AE4">
        <w:rPr>
          <w:rFonts w:ascii="Arial" w:hAnsi="Arial" w:cs="Arial"/>
          <w:color w:val="1D1B11"/>
          <w:spacing w:val="-6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for</w:t>
      </w:r>
      <w:r w:rsidRPr="00975AE4">
        <w:rPr>
          <w:rFonts w:ascii="Arial" w:hAnsi="Arial" w:cs="Arial"/>
          <w:color w:val="1D1B11"/>
          <w:spacing w:val="-7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evaluators</w:t>
      </w:r>
      <w:r w:rsidRPr="00975AE4">
        <w:rPr>
          <w:rFonts w:ascii="Arial" w:hAnsi="Arial" w:cs="Arial"/>
          <w:color w:val="1D1B11"/>
          <w:spacing w:val="-6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on (</w:t>
      </w:r>
      <w:r w:rsidRPr="00975AE4">
        <w:rPr>
          <w:rFonts w:ascii="Arial" w:hAnsi="Arial" w:cs="Arial"/>
          <w:i/>
          <w:iCs/>
          <w:color w:val="1D1B11"/>
          <w:sz w:val="24"/>
          <w:szCs w:val="24"/>
        </w:rPr>
        <w:t>date</w:t>
      </w:r>
      <w:r w:rsidRPr="00975AE4">
        <w:rPr>
          <w:rFonts w:ascii="Arial" w:hAnsi="Arial" w:cs="Arial"/>
          <w:color w:val="1D1B11"/>
          <w:sz w:val="24"/>
          <w:szCs w:val="24"/>
        </w:rPr>
        <w:t xml:space="preserve">)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2105107303"/>
          <w:placeholder>
            <w:docPart w:val="04557AED1D3E41AEA58022E6280CF34A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Pr="00975AE4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to enter a date.</w:t>
          </w:r>
        </w:sdtContent>
      </w:sdt>
      <w:r w:rsidRPr="00975AE4">
        <w:rPr>
          <w:rFonts w:ascii="Arial" w:hAnsi="Arial" w:cs="Arial"/>
          <w:color w:val="1D1B11"/>
          <w:sz w:val="24"/>
          <w:szCs w:val="24"/>
        </w:rPr>
        <w:t xml:space="preserve"> in </w:t>
      </w:r>
      <w:r w:rsidRPr="00975AE4">
        <w:rPr>
          <w:rFonts w:ascii="Arial" w:hAnsi="Arial" w:cs="Arial"/>
          <w:i/>
          <w:iCs/>
          <w:color w:val="1D1B11"/>
          <w:sz w:val="24"/>
          <w:szCs w:val="24"/>
        </w:rPr>
        <w:t>(venue)</w:t>
      </w:r>
      <w:r w:rsidRPr="00975AE4">
        <w:rPr>
          <w:rFonts w:ascii="Arial" w:hAnsi="Arial" w:cs="Arial"/>
          <w:color w:val="1D1B11"/>
          <w:sz w:val="24"/>
          <w:szCs w:val="24"/>
        </w:rPr>
        <w:t xml:space="preserve">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375700957"/>
          <w:placeholder>
            <w:docPart w:val="9E0CA6A21BC24BAAA7E107CFA49CE379"/>
          </w:placeholder>
          <w:showingPlcHdr/>
        </w:sdtPr>
        <w:sdtEndPr/>
        <w:sdtContent>
          <w:r w:rsidRPr="00975AE4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7DF826AF" w14:textId="7FC3D8AE" w:rsidR="004244CD" w:rsidRPr="00975AE4" w:rsidRDefault="004244CD" w:rsidP="00975AE4">
      <w:pPr>
        <w:pStyle w:val="BodyText"/>
        <w:tabs>
          <w:tab w:val="left" w:pos="2047"/>
          <w:tab w:val="left" w:pos="3646"/>
        </w:tabs>
        <w:spacing w:line="360" w:lineRule="auto"/>
        <w:ind w:left="0" w:right="1054" w:hanging="10"/>
        <w:rPr>
          <w:rFonts w:ascii="Arial" w:hAnsi="Arial" w:cs="Arial"/>
          <w:sz w:val="24"/>
          <w:szCs w:val="24"/>
        </w:rPr>
      </w:pPr>
    </w:p>
    <w:p w14:paraId="7F303C14" w14:textId="534731B1" w:rsidR="00C879C5" w:rsidRDefault="005549EA" w:rsidP="000E0832">
      <w:pPr>
        <w:pStyle w:val="BodyText"/>
        <w:spacing w:line="360" w:lineRule="auto"/>
        <w:ind w:left="0" w:firstLine="10"/>
        <w:rPr>
          <w:rFonts w:ascii="Arial" w:hAnsi="Arial" w:cs="Arial"/>
          <w:color w:val="1D1B11"/>
          <w:sz w:val="24"/>
          <w:szCs w:val="24"/>
        </w:rPr>
      </w:pPr>
      <w:r w:rsidRPr="00975AE4">
        <w:rPr>
          <w:rFonts w:ascii="Arial" w:hAnsi="Arial" w:cs="Arial"/>
          <w:sz w:val="24"/>
          <w:szCs w:val="24"/>
        </w:rPr>
        <w:t>N</w:t>
      </w:r>
      <w:r w:rsidR="004244CD" w:rsidRPr="00975AE4">
        <w:rPr>
          <w:rFonts w:ascii="Arial" w:hAnsi="Arial" w:cs="Arial"/>
          <w:sz w:val="24"/>
          <w:szCs w:val="24"/>
        </w:rPr>
        <w:t>ames</w:t>
      </w:r>
      <w:r w:rsidR="004244CD" w:rsidRPr="00975AE4">
        <w:rPr>
          <w:rFonts w:ascii="Arial" w:hAnsi="Arial" w:cs="Arial"/>
          <w:spacing w:val="-7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sz w:val="24"/>
          <w:szCs w:val="24"/>
        </w:rPr>
        <w:t>of</w:t>
      </w:r>
      <w:r w:rsidR="004244CD" w:rsidRPr="00975AE4">
        <w:rPr>
          <w:rFonts w:ascii="Arial" w:hAnsi="Arial" w:cs="Arial"/>
          <w:spacing w:val="-6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sz w:val="24"/>
          <w:szCs w:val="24"/>
        </w:rPr>
        <w:t>supervisees whom</w:t>
      </w:r>
      <w:r w:rsidR="004244CD" w:rsidRPr="00975AE4">
        <w:rPr>
          <w:rFonts w:ascii="Arial" w:hAnsi="Arial" w:cs="Arial"/>
          <w:spacing w:val="-3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sz w:val="24"/>
          <w:szCs w:val="24"/>
        </w:rPr>
        <w:t>the</w:t>
      </w:r>
      <w:r w:rsidR="004244CD" w:rsidRPr="00975AE4">
        <w:rPr>
          <w:rFonts w:ascii="Arial" w:hAnsi="Arial" w:cs="Arial"/>
          <w:spacing w:val="-7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sz w:val="24"/>
          <w:szCs w:val="24"/>
        </w:rPr>
        <w:t>current</w:t>
      </w:r>
      <w:r w:rsidR="004244CD" w:rsidRPr="00975AE4">
        <w:rPr>
          <w:rFonts w:ascii="Arial" w:hAnsi="Arial" w:cs="Arial"/>
          <w:spacing w:val="-4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sz w:val="24"/>
          <w:szCs w:val="24"/>
        </w:rPr>
        <w:t>CTA</w:t>
      </w:r>
      <w:r w:rsidR="004244CD" w:rsidRPr="00975AE4">
        <w:rPr>
          <w:rFonts w:ascii="Arial" w:hAnsi="Arial" w:cs="Arial"/>
          <w:spacing w:val="-5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sz w:val="24"/>
          <w:szCs w:val="24"/>
        </w:rPr>
        <w:t>TS</w:t>
      </w:r>
      <w:r w:rsidR="004244CD" w:rsidRPr="00975AE4">
        <w:rPr>
          <w:rFonts w:ascii="Arial" w:hAnsi="Arial" w:cs="Arial"/>
          <w:spacing w:val="-4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sz w:val="24"/>
          <w:szCs w:val="24"/>
        </w:rPr>
        <w:t>Candidate</w:t>
      </w:r>
      <w:r w:rsidR="004244CD" w:rsidRPr="00975AE4">
        <w:rPr>
          <w:rFonts w:ascii="Arial" w:hAnsi="Arial" w:cs="Arial"/>
          <w:spacing w:val="-8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sz w:val="24"/>
          <w:szCs w:val="24"/>
        </w:rPr>
        <w:t xml:space="preserve">has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supervised</w:t>
      </w:r>
      <w:r w:rsidR="004244CD" w:rsidRPr="00975AE4">
        <w:rPr>
          <w:rFonts w:ascii="Arial" w:hAnsi="Arial" w:cs="Arial"/>
          <w:color w:val="1D1B11"/>
          <w:spacing w:val="-8"/>
          <w:sz w:val="24"/>
          <w:szCs w:val="24"/>
        </w:rPr>
        <w:t xml:space="preserve"> </w:t>
      </w:r>
      <w:r w:rsidR="004244CD" w:rsidRPr="00975AE4">
        <w:rPr>
          <w:rFonts w:ascii="Arial" w:hAnsi="Arial" w:cs="Arial"/>
          <w:color w:val="1D1B11"/>
          <w:sz w:val="24"/>
          <w:szCs w:val="24"/>
        </w:rPr>
        <w:t>for at</w:t>
      </w:r>
      <w:r w:rsidR="004244CD" w:rsidRPr="00975AE4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pacing w:val="-4"/>
          <w:sz w:val="24"/>
          <w:szCs w:val="24"/>
        </w:rPr>
        <w:t xml:space="preserve">least </w:t>
      </w:r>
      <w:r w:rsidR="00DF4232">
        <w:rPr>
          <w:rFonts w:ascii="Arial" w:hAnsi="Arial" w:cs="Arial"/>
          <w:color w:val="1D1B11"/>
          <w:spacing w:val="-4"/>
          <w:sz w:val="24"/>
          <w:szCs w:val="24"/>
        </w:rPr>
        <w:t>2</w:t>
      </w:r>
      <w:r w:rsidRPr="00975AE4">
        <w:rPr>
          <w:rFonts w:ascii="Arial" w:hAnsi="Arial" w:cs="Arial"/>
          <w:color w:val="1D1B11"/>
          <w:spacing w:val="-4"/>
          <w:sz w:val="24"/>
          <w:szCs w:val="24"/>
        </w:rPr>
        <w:t>0 hrs. each</w:t>
      </w:r>
      <w:r w:rsidR="00CD5D16">
        <w:rPr>
          <w:rFonts w:ascii="Arial" w:hAnsi="Arial" w:cs="Arial"/>
          <w:color w:val="1D1B11"/>
          <w:spacing w:val="-4"/>
          <w:sz w:val="24"/>
          <w:szCs w:val="24"/>
        </w:rPr>
        <w:t>.</w:t>
      </w:r>
      <w:r w:rsidRPr="00975AE4">
        <w:rPr>
          <w:rFonts w:ascii="Arial" w:hAnsi="Arial" w:cs="Arial"/>
          <w:color w:val="1D1B11"/>
          <w:spacing w:val="-4"/>
          <w:sz w:val="24"/>
          <w:szCs w:val="24"/>
        </w:rPr>
        <w:br/>
        <w:t xml:space="preserve">1. Name: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1769770419"/>
          <w:placeholder>
            <w:docPart w:val="C05FF5A03BF14BD2B87A8E9DF55A9ACB"/>
          </w:placeholder>
          <w:showingPlcHdr/>
        </w:sdtPr>
        <w:sdtEndPr/>
        <w:sdtContent>
          <w:r w:rsidRPr="00975AE4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0E159A8B" w14:textId="328A501D" w:rsidR="005549EA" w:rsidRPr="00975AE4" w:rsidRDefault="005549EA" w:rsidP="00975AE4">
      <w:pPr>
        <w:pStyle w:val="BodyText"/>
        <w:spacing w:line="360" w:lineRule="auto"/>
        <w:ind w:left="0" w:firstLine="10"/>
        <w:rPr>
          <w:rFonts w:ascii="Arial" w:hAnsi="Arial" w:cs="Arial"/>
          <w:b/>
          <w:color w:val="1D1B11"/>
          <w:sz w:val="24"/>
          <w:szCs w:val="24"/>
        </w:rPr>
      </w:pPr>
      <w:r w:rsidRPr="00975AE4">
        <w:rPr>
          <w:rFonts w:ascii="Arial" w:hAnsi="Arial" w:cs="Arial"/>
          <w:color w:val="1D1B11"/>
          <w:sz w:val="24"/>
          <w:szCs w:val="24"/>
        </w:rPr>
        <w:t xml:space="preserve">2. Name: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1062176929"/>
          <w:placeholder>
            <w:docPart w:val="F931AB9259424C369AF4C79EBE22BFF5"/>
          </w:placeholder>
          <w:showingPlcHdr/>
        </w:sdtPr>
        <w:sdtEndPr/>
        <w:sdtContent>
          <w:r w:rsidRPr="00975AE4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56D5E55B" w14:textId="77777777" w:rsidR="005549EA" w:rsidRPr="00975AE4" w:rsidRDefault="005549EA" w:rsidP="00975AE4">
      <w:pPr>
        <w:pStyle w:val="BodyText"/>
        <w:spacing w:line="360" w:lineRule="auto"/>
        <w:ind w:left="0" w:right="158" w:hanging="10"/>
        <w:jc w:val="both"/>
        <w:rPr>
          <w:rFonts w:ascii="Arial" w:hAnsi="Arial" w:cs="Arial"/>
          <w:b/>
          <w:color w:val="1D1B11"/>
          <w:sz w:val="24"/>
          <w:szCs w:val="24"/>
        </w:rPr>
      </w:pPr>
    </w:p>
    <w:p w14:paraId="12B1F2BD" w14:textId="77777777" w:rsidR="00C879C5" w:rsidRDefault="00C879C5" w:rsidP="00975AE4">
      <w:pPr>
        <w:pStyle w:val="BodyText"/>
        <w:spacing w:line="360" w:lineRule="auto"/>
        <w:ind w:left="0" w:right="158" w:hanging="10"/>
        <w:jc w:val="both"/>
        <w:rPr>
          <w:rFonts w:ascii="Arial" w:hAnsi="Arial" w:cs="Arial"/>
          <w:b/>
          <w:color w:val="1D1B11"/>
          <w:sz w:val="24"/>
          <w:szCs w:val="24"/>
        </w:rPr>
      </w:pPr>
    </w:p>
    <w:p w14:paraId="2C3E14E1" w14:textId="77777777" w:rsidR="00C879C5" w:rsidRDefault="00C879C5" w:rsidP="00975AE4">
      <w:pPr>
        <w:pStyle w:val="BodyText"/>
        <w:spacing w:line="360" w:lineRule="auto"/>
        <w:ind w:left="0" w:right="158" w:hanging="10"/>
        <w:jc w:val="both"/>
        <w:rPr>
          <w:rFonts w:ascii="Arial" w:hAnsi="Arial" w:cs="Arial"/>
          <w:b/>
          <w:color w:val="1D1B11"/>
          <w:sz w:val="24"/>
          <w:szCs w:val="24"/>
        </w:rPr>
      </w:pPr>
    </w:p>
    <w:p w14:paraId="2A3D6EBF" w14:textId="656F8358" w:rsidR="004244CD" w:rsidRPr="00975AE4" w:rsidRDefault="004244CD" w:rsidP="00975AE4">
      <w:pPr>
        <w:pStyle w:val="BodyText"/>
        <w:spacing w:line="360" w:lineRule="auto"/>
        <w:ind w:left="0" w:right="158" w:hanging="10"/>
        <w:jc w:val="both"/>
        <w:rPr>
          <w:rFonts w:ascii="Arial" w:hAnsi="Arial" w:cs="Arial"/>
          <w:color w:val="1D1B11"/>
          <w:spacing w:val="-2"/>
          <w:sz w:val="24"/>
          <w:szCs w:val="24"/>
        </w:rPr>
      </w:pPr>
      <w:r w:rsidRPr="00975AE4">
        <w:rPr>
          <w:rFonts w:ascii="Arial" w:hAnsi="Arial" w:cs="Arial"/>
          <w:b/>
          <w:color w:val="1D1B11"/>
          <w:sz w:val="24"/>
          <w:szCs w:val="24"/>
        </w:rPr>
        <w:t xml:space="preserve">Locations </w:t>
      </w:r>
      <w:r w:rsidRPr="00975AE4">
        <w:rPr>
          <w:rFonts w:ascii="Arial" w:hAnsi="Arial" w:cs="Arial"/>
          <w:color w:val="1D1B11"/>
          <w:sz w:val="24"/>
          <w:szCs w:val="24"/>
        </w:rPr>
        <w:t>of CoC or IBOC exam sessions, with dates, in which the candidate has examined or served on exam staff during the period of his/</w:t>
      </w:r>
      <w:r w:rsidRPr="00975AE4">
        <w:rPr>
          <w:rFonts w:ascii="Arial" w:hAnsi="Arial" w:cs="Arial"/>
          <w:sz w:val="24"/>
          <w:szCs w:val="24"/>
        </w:rPr>
        <w:t>her</w:t>
      </w:r>
      <w:r w:rsidR="000E0832">
        <w:rPr>
          <w:rFonts w:ascii="Arial" w:hAnsi="Arial" w:cs="Arial"/>
          <w:sz w:val="24"/>
          <w:szCs w:val="24"/>
        </w:rPr>
        <w:t>/their</w:t>
      </w:r>
      <w:r w:rsidRPr="00975AE4">
        <w:rPr>
          <w:rFonts w:ascii="Arial" w:hAnsi="Arial" w:cs="Arial"/>
          <w:sz w:val="24"/>
          <w:szCs w:val="24"/>
        </w:rPr>
        <w:t xml:space="preserve"> CTA TS contract </w:t>
      </w:r>
      <w:r w:rsidRPr="00975AE4">
        <w:rPr>
          <w:rFonts w:ascii="Arial" w:hAnsi="Arial" w:cs="Arial"/>
          <w:color w:val="1D1B11"/>
          <w:sz w:val="24"/>
          <w:szCs w:val="24"/>
        </w:rPr>
        <w:t xml:space="preserve">(3 </w:t>
      </w:r>
      <w:r w:rsidRPr="00975AE4">
        <w:rPr>
          <w:rFonts w:ascii="Arial" w:hAnsi="Arial" w:cs="Arial"/>
          <w:color w:val="1D1B11"/>
          <w:spacing w:val="-2"/>
          <w:sz w:val="24"/>
          <w:szCs w:val="24"/>
        </w:rPr>
        <w:t>minimum):</w:t>
      </w:r>
    </w:p>
    <w:p w14:paraId="345D738B" w14:textId="4B674763" w:rsidR="005549EA" w:rsidRPr="00975AE4" w:rsidRDefault="00BA31AB" w:rsidP="00975AE4">
      <w:pPr>
        <w:pStyle w:val="BodyText"/>
        <w:spacing w:line="360" w:lineRule="auto"/>
        <w:ind w:left="0" w:right="158" w:hanging="10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1D1B11"/>
            <w:sz w:val="24"/>
            <w:szCs w:val="24"/>
          </w:rPr>
          <w:id w:val="5027615"/>
          <w:placeholder>
            <w:docPart w:val="EE89868EC94949EDB441C9338A3D254E"/>
          </w:placeholder>
          <w:showingPlcHdr/>
        </w:sdtPr>
        <w:sdtEndPr/>
        <w:sdtContent>
          <w:r w:rsidR="005549EA" w:rsidRPr="00975AE4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11CE63EA" w14:textId="77777777" w:rsidR="004244CD" w:rsidRPr="00975AE4" w:rsidRDefault="004244CD" w:rsidP="00975AE4">
      <w:pPr>
        <w:pStyle w:val="BodyText"/>
        <w:spacing w:before="102" w:line="360" w:lineRule="auto"/>
        <w:ind w:left="0"/>
        <w:rPr>
          <w:rFonts w:ascii="Arial" w:hAnsi="Arial" w:cs="Arial"/>
          <w:sz w:val="24"/>
          <w:szCs w:val="24"/>
        </w:rPr>
      </w:pPr>
    </w:p>
    <w:p w14:paraId="35DBC945" w14:textId="44A5730A" w:rsidR="004244CD" w:rsidRPr="00975AE4" w:rsidRDefault="004244CD" w:rsidP="00820926">
      <w:pPr>
        <w:pStyle w:val="BodyText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0E0832">
        <w:rPr>
          <w:rFonts w:ascii="Arial" w:hAnsi="Arial" w:cs="Arial"/>
          <w:b/>
          <w:bCs/>
          <w:color w:val="1D1B11"/>
          <w:sz w:val="24"/>
          <w:szCs w:val="24"/>
        </w:rPr>
        <w:t>Total</w:t>
      </w:r>
      <w:r w:rsidRPr="000E0832">
        <w:rPr>
          <w:rFonts w:ascii="Arial" w:hAnsi="Arial" w:cs="Arial"/>
          <w:b/>
          <w:bCs/>
          <w:color w:val="1D1B11"/>
          <w:spacing w:val="-2"/>
          <w:sz w:val="24"/>
          <w:szCs w:val="24"/>
        </w:rPr>
        <w:t xml:space="preserve"> </w:t>
      </w:r>
      <w:r w:rsidRPr="00975AE4">
        <w:rPr>
          <w:rFonts w:ascii="Arial" w:hAnsi="Arial" w:cs="Arial"/>
          <w:b/>
          <w:bCs/>
          <w:color w:val="1D1B11"/>
          <w:sz w:val="24"/>
          <w:szCs w:val="24"/>
        </w:rPr>
        <w:t>number</w:t>
      </w:r>
      <w:r w:rsidRPr="00975AE4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of</w:t>
      </w:r>
      <w:r w:rsidRPr="00975AE4">
        <w:rPr>
          <w:rFonts w:ascii="Arial" w:hAnsi="Arial" w:cs="Arial"/>
          <w:color w:val="1D1B11"/>
          <w:spacing w:val="-1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CoC or</w:t>
      </w:r>
      <w:r w:rsidRPr="00975AE4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IBOC exams</w:t>
      </w:r>
      <w:r w:rsidRPr="00975AE4">
        <w:rPr>
          <w:rFonts w:ascii="Arial" w:hAnsi="Arial" w:cs="Arial"/>
          <w:color w:val="1D1B11"/>
          <w:spacing w:val="-1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in</w:t>
      </w:r>
      <w:r w:rsidRPr="00975AE4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which</w:t>
      </w:r>
      <w:r w:rsidRPr="00975AE4">
        <w:rPr>
          <w:rFonts w:ascii="Arial" w:hAnsi="Arial" w:cs="Arial"/>
          <w:color w:val="1D1B11"/>
          <w:spacing w:val="-1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the</w:t>
      </w:r>
      <w:r w:rsidRPr="00975AE4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candidate</w:t>
      </w:r>
      <w:r w:rsidRPr="00975AE4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has</w:t>
      </w:r>
      <w:r w:rsidRPr="00975AE4">
        <w:rPr>
          <w:rFonts w:ascii="Arial" w:hAnsi="Arial" w:cs="Arial"/>
          <w:color w:val="1D1B11"/>
          <w:spacing w:val="-1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served as an examiner</w:t>
      </w:r>
      <w:r w:rsidRPr="00975AE4">
        <w:rPr>
          <w:rFonts w:ascii="Arial" w:hAnsi="Arial" w:cs="Arial"/>
          <w:color w:val="1D1B11"/>
          <w:spacing w:val="-5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during</w:t>
      </w:r>
      <w:r w:rsidRPr="00975AE4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the period</w:t>
      </w:r>
      <w:r w:rsidRPr="00975AE4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of</w:t>
      </w:r>
      <w:r w:rsidRPr="00975AE4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his/</w:t>
      </w:r>
      <w:r w:rsidRPr="00975AE4">
        <w:rPr>
          <w:rFonts w:ascii="Arial" w:hAnsi="Arial" w:cs="Arial"/>
          <w:sz w:val="24"/>
          <w:szCs w:val="24"/>
        </w:rPr>
        <w:t>her</w:t>
      </w:r>
      <w:r w:rsidR="00BA31AB">
        <w:rPr>
          <w:rFonts w:ascii="Arial" w:hAnsi="Arial" w:cs="Arial"/>
          <w:sz w:val="24"/>
          <w:szCs w:val="24"/>
        </w:rPr>
        <w:t>/their</w:t>
      </w:r>
      <w:r w:rsidRPr="00975AE4">
        <w:rPr>
          <w:rFonts w:ascii="Arial" w:hAnsi="Arial" w:cs="Arial"/>
          <w:spacing w:val="-5"/>
          <w:sz w:val="24"/>
          <w:szCs w:val="24"/>
        </w:rPr>
        <w:t xml:space="preserve"> </w:t>
      </w:r>
      <w:r w:rsidRPr="00975AE4">
        <w:rPr>
          <w:rFonts w:ascii="Arial" w:hAnsi="Arial" w:cs="Arial"/>
          <w:sz w:val="24"/>
          <w:szCs w:val="24"/>
        </w:rPr>
        <w:t>CTA TS</w:t>
      </w:r>
      <w:r w:rsidRPr="00975AE4">
        <w:rPr>
          <w:rFonts w:ascii="Arial" w:hAnsi="Arial" w:cs="Arial"/>
          <w:spacing w:val="-3"/>
          <w:sz w:val="24"/>
          <w:szCs w:val="24"/>
        </w:rPr>
        <w:t xml:space="preserve"> </w:t>
      </w:r>
      <w:r w:rsidRPr="00975AE4">
        <w:rPr>
          <w:rFonts w:ascii="Arial" w:hAnsi="Arial" w:cs="Arial"/>
          <w:sz w:val="24"/>
          <w:szCs w:val="24"/>
        </w:rPr>
        <w:t>contract</w:t>
      </w:r>
      <w:r w:rsidRPr="00975AE4">
        <w:rPr>
          <w:rFonts w:ascii="Arial" w:hAnsi="Arial" w:cs="Arial"/>
          <w:spacing w:val="-1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(</w:t>
      </w:r>
      <w:r w:rsidRPr="00975AE4">
        <w:rPr>
          <w:rFonts w:ascii="Arial" w:hAnsi="Arial" w:cs="Arial"/>
          <w:color w:val="1C180F"/>
          <w:sz w:val="24"/>
          <w:szCs w:val="24"/>
        </w:rPr>
        <w:t>a minimum of 5 on 3 separate occasions</w:t>
      </w:r>
      <w:r w:rsidRPr="00975AE4">
        <w:rPr>
          <w:rFonts w:ascii="Arial" w:hAnsi="Arial" w:cs="Arial"/>
          <w:color w:val="1D1B11"/>
          <w:spacing w:val="-2"/>
          <w:sz w:val="24"/>
          <w:szCs w:val="24"/>
        </w:rPr>
        <w:t>):</w:t>
      </w:r>
    </w:p>
    <w:p w14:paraId="68E5691D" w14:textId="23E69871" w:rsidR="004244CD" w:rsidRPr="00975AE4" w:rsidRDefault="00BA31AB" w:rsidP="00975AE4">
      <w:pPr>
        <w:pStyle w:val="BodyText"/>
        <w:spacing w:before="5" w:line="360" w:lineRule="auto"/>
        <w:ind w:left="0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1D1B11"/>
            <w:sz w:val="24"/>
            <w:szCs w:val="24"/>
          </w:rPr>
          <w:id w:val="-69818776"/>
          <w:placeholder>
            <w:docPart w:val="DAD73DE6976D4AAAB2FC43AD8F45828C"/>
          </w:placeholder>
          <w:showingPlcHdr/>
        </w:sdtPr>
        <w:sdtEndPr/>
        <w:sdtContent>
          <w:r w:rsidR="005549EA" w:rsidRPr="00975AE4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5BED5F6F" w14:textId="77777777" w:rsidR="005549EA" w:rsidRPr="00975AE4" w:rsidRDefault="005549EA" w:rsidP="00975AE4">
      <w:pPr>
        <w:pStyle w:val="BodyText"/>
        <w:spacing w:line="360" w:lineRule="auto"/>
        <w:ind w:left="0" w:hanging="10"/>
        <w:rPr>
          <w:rFonts w:ascii="Arial" w:hAnsi="Arial" w:cs="Arial"/>
          <w:color w:val="1D1B11"/>
          <w:sz w:val="24"/>
          <w:szCs w:val="24"/>
        </w:rPr>
      </w:pPr>
    </w:p>
    <w:p w14:paraId="0B3FAD97" w14:textId="268780D1" w:rsidR="004244CD" w:rsidRPr="00975AE4" w:rsidRDefault="004244CD" w:rsidP="00975AE4">
      <w:pPr>
        <w:pStyle w:val="BodyText"/>
        <w:spacing w:line="360" w:lineRule="auto"/>
        <w:ind w:left="0" w:hanging="10"/>
        <w:rPr>
          <w:rFonts w:ascii="Arial" w:hAnsi="Arial" w:cs="Arial"/>
          <w:sz w:val="24"/>
          <w:szCs w:val="24"/>
        </w:rPr>
      </w:pPr>
      <w:r w:rsidRPr="00975AE4">
        <w:rPr>
          <w:rFonts w:ascii="Arial" w:hAnsi="Arial" w:cs="Arial"/>
          <w:color w:val="1D1B11"/>
          <w:sz w:val="24"/>
          <w:szCs w:val="24"/>
        </w:rPr>
        <w:t>Total</w:t>
      </w:r>
      <w:r w:rsidRPr="00975AE4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number</w:t>
      </w:r>
      <w:r w:rsidRPr="00975AE4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of</w:t>
      </w:r>
      <w:r w:rsidRPr="00975AE4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CoC</w:t>
      </w:r>
      <w:r w:rsidRPr="00975AE4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or</w:t>
      </w:r>
      <w:r w:rsidRPr="00975AE4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IBOC</w:t>
      </w:r>
      <w:r w:rsidRPr="00975AE4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exams</w:t>
      </w:r>
      <w:r w:rsidRPr="00975AE4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in</w:t>
      </w:r>
      <w:r w:rsidRPr="00975AE4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which</w:t>
      </w:r>
      <w:r w:rsidRPr="00975AE4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I</w:t>
      </w:r>
      <w:r w:rsidRPr="00975AE4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(the</w:t>
      </w:r>
      <w:r w:rsidRPr="00975AE4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="00BA31AB">
        <w:rPr>
          <w:rFonts w:ascii="Arial" w:hAnsi="Arial" w:cs="Arial"/>
          <w:color w:val="1D1B11"/>
          <w:sz w:val="24"/>
          <w:szCs w:val="24"/>
        </w:rPr>
        <w:t>principal supervisor</w:t>
      </w:r>
      <w:r w:rsidRPr="00975AE4">
        <w:rPr>
          <w:rFonts w:ascii="Arial" w:hAnsi="Arial" w:cs="Arial"/>
          <w:color w:val="1D1B11"/>
          <w:sz w:val="24"/>
          <w:szCs w:val="24"/>
        </w:rPr>
        <w:t>)</w:t>
      </w:r>
      <w:r w:rsidRPr="00975AE4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have</w:t>
      </w:r>
      <w:r w:rsidRPr="00975AE4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served</w:t>
      </w:r>
      <w:r w:rsidRPr="00975AE4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as</w:t>
      </w:r>
      <w:r w:rsidRPr="00975AE4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an</w:t>
      </w:r>
      <w:r w:rsidRPr="00975AE4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examiner during the period of the candidate’s CTA TS contract (a minimum of 5 on 3 separate occasions)</w:t>
      </w:r>
      <w:r w:rsidRPr="00975AE4">
        <w:rPr>
          <w:rFonts w:ascii="Arial" w:hAnsi="Arial" w:cs="Arial"/>
          <w:color w:val="1D1B11"/>
          <w:spacing w:val="-2"/>
          <w:sz w:val="24"/>
          <w:szCs w:val="24"/>
        </w:rPr>
        <w:t>:</w:t>
      </w:r>
      <w:r w:rsidR="005549EA" w:rsidRPr="00975AE4">
        <w:rPr>
          <w:rFonts w:ascii="Arial" w:hAnsi="Arial" w:cs="Arial"/>
          <w:color w:val="1D1B11"/>
          <w:spacing w:val="-2"/>
          <w:sz w:val="24"/>
          <w:szCs w:val="24"/>
        </w:rPr>
        <w:br/>
      </w:r>
      <w:sdt>
        <w:sdtPr>
          <w:rPr>
            <w:rFonts w:ascii="Arial" w:hAnsi="Arial" w:cs="Arial"/>
            <w:color w:val="1D1B11"/>
            <w:sz w:val="24"/>
            <w:szCs w:val="24"/>
          </w:rPr>
          <w:id w:val="-1961719688"/>
          <w:placeholder>
            <w:docPart w:val="13498FABD7144E75996064306DBB6386"/>
          </w:placeholder>
          <w:showingPlcHdr/>
        </w:sdtPr>
        <w:sdtEndPr/>
        <w:sdtContent>
          <w:r w:rsidR="005549EA" w:rsidRPr="00975AE4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24F333C7" w14:textId="28B88DD5" w:rsidR="004244CD" w:rsidRPr="00975AE4" w:rsidRDefault="004244CD" w:rsidP="00975AE4">
      <w:pPr>
        <w:pStyle w:val="BodyText"/>
        <w:spacing w:line="360" w:lineRule="auto"/>
        <w:ind w:left="0"/>
        <w:rPr>
          <w:rFonts w:ascii="Arial" w:hAnsi="Arial" w:cs="Arial"/>
          <w:sz w:val="24"/>
          <w:szCs w:val="24"/>
        </w:rPr>
      </w:pPr>
    </w:p>
    <w:p w14:paraId="21161C6E" w14:textId="77777777" w:rsidR="004244CD" w:rsidRPr="00975AE4" w:rsidRDefault="004244CD" w:rsidP="00975AE4">
      <w:pPr>
        <w:pStyle w:val="BodyText"/>
        <w:spacing w:before="11" w:line="360" w:lineRule="auto"/>
        <w:ind w:left="0"/>
        <w:rPr>
          <w:rFonts w:ascii="Arial" w:hAnsi="Arial" w:cs="Arial"/>
          <w:sz w:val="24"/>
          <w:szCs w:val="24"/>
        </w:rPr>
      </w:pPr>
    </w:p>
    <w:p w14:paraId="2941DDD4" w14:textId="444EE818" w:rsidR="004244CD" w:rsidRPr="00975AE4" w:rsidRDefault="004244CD" w:rsidP="00975AE4">
      <w:pPr>
        <w:pStyle w:val="BodyText"/>
        <w:spacing w:line="360" w:lineRule="auto"/>
        <w:ind w:left="0"/>
        <w:rPr>
          <w:rFonts w:ascii="Arial" w:hAnsi="Arial" w:cs="Arial"/>
          <w:sz w:val="24"/>
          <w:szCs w:val="24"/>
        </w:rPr>
      </w:pPr>
      <w:r w:rsidRPr="00975AE4">
        <w:rPr>
          <w:rFonts w:ascii="Arial" w:hAnsi="Arial" w:cs="Arial"/>
          <w:color w:val="1D1B11"/>
          <w:sz w:val="24"/>
          <w:szCs w:val="24"/>
        </w:rPr>
        <w:t>Principal</w:t>
      </w:r>
      <w:r w:rsidRPr="00975AE4">
        <w:rPr>
          <w:rFonts w:ascii="Arial" w:hAnsi="Arial" w:cs="Arial"/>
          <w:color w:val="1D1B11"/>
          <w:spacing w:val="-8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z w:val="24"/>
          <w:szCs w:val="24"/>
        </w:rPr>
        <w:t>Supervisor’s</w:t>
      </w:r>
      <w:r w:rsidRPr="00975AE4">
        <w:rPr>
          <w:rFonts w:ascii="Arial" w:hAnsi="Arial" w:cs="Arial"/>
          <w:color w:val="1D1B11"/>
          <w:spacing w:val="-6"/>
          <w:sz w:val="24"/>
          <w:szCs w:val="24"/>
        </w:rPr>
        <w:t xml:space="preserve"> </w:t>
      </w:r>
      <w:r w:rsidRPr="00975AE4">
        <w:rPr>
          <w:rFonts w:ascii="Arial" w:hAnsi="Arial" w:cs="Arial"/>
          <w:color w:val="1D1B11"/>
          <w:spacing w:val="-2"/>
          <w:sz w:val="24"/>
          <w:szCs w:val="24"/>
        </w:rPr>
        <w:t>signature:</w:t>
      </w:r>
      <w:r w:rsidR="005549EA" w:rsidRPr="00975AE4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1254619283"/>
          <w:placeholder>
            <w:docPart w:val="1AF14CAAB4B5438B9E9B56F7290773F2"/>
          </w:placeholder>
          <w:showingPlcHdr/>
        </w:sdtPr>
        <w:sdtEndPr/>
        <w:sdtContent>
          <w:r w:rsidR="005549EA" w:rsidRPr="00975AE4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501C0A14" w14:textId="77777777" w:rsidR="005549EA" w:rsidRPr="00975AE4" w:rsidRDefault="005549EA" w:rsidP="00975AE4">
      <w:pPr>
        <w:pStyle w:val="BodyText"/>
        <w:spacing w:before="67" w:line="360" w:lineRule="auto"/>
        <w:ind w:left="0"/>
        <w:rPr>
          <w:rFonts w:ascii="Arial" w:hAnsi="Arial" w:cs="Arial"/>
          <w:color w:val="1D1B11"/>
          <w:spacing w:val="-2"/>
          <w:sz w:val="24"/>
          <w:szCs w:val="24"/>
        </w:rPr>
      </w:pPr>
    </w:p>
    <w:p w14:paraId="5EE7D2B9" w14:textId="614D5699" w:rsidR="004244CD" w:rsidRPr="00975AE4" w:rsidRDefault="004244CD" w:rsidP="00975AE4">
      <w:pPr>
        <w:pStyle w:val="BodyText"/>
        <w:spacing w:before="67" w:line="360" w:lineRule="auto"/>
        <w:ind w:left="0"/>
        <w:rPr>
          <w:rFonts w:ascii="Arial" w:hAnsi="Arial" w:cs="Arial"/>
          <w:sz w:val="24"/>
          <w:szCs w:val="24"/>
        </w:rPr>
      </w:pPr>
      <w:r w:rsidRPr="00975AE4">
        <w:rPr>
          <w:rFonts w:ascii="Arial" w:hAnsi="Arial" w:cs="Arial"/>
          <w:color w:val="1D1B11"/>
          <w:spacing w:val="-2"/>
          <w:sz w:val="24"/>
          <w:szCs w:val="24"/>
        </w:rPr>
        <w:t>Date:</w:t>
      </w:r>
      <w:r w:rsidR="005549EA" w:rsidRPr="00975AE4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35119225"/>
          <w:placeholder>
            <w:docPart w:val="7736E433C9414C1A997159311E427EE1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5549EA" w:rsidRPr="00975AE4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to enter a date.</w:t>
          </w:r>
        </w:sdtContent>
      </w:sdt>
    </w:p>
    <w:p w14:paraId="46F20562" w14:textId="77777777" w:rsidR="004244CD" w:rsidRPr="00975AE4" w:rsidRDefault="004244CD" w:rsidP="00975AE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ADF65E7" w14:textId="77777777" w:rsidR="004244CD" w:rsidRPr="00975AE4" w:rsidRDefault="004244CD" w:rsidP="00975AE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08847E7" w14:textId="77777777" w:rsidR="00975AE4" w:rsidRPr="00975AE4" w:rsidRDefault="00975AE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975AE4" w:rsidRPr="00975AE4" w:rsidSect="00CD5D16">
      <w:headerReference w:type="default" r:id="rId6"/>
      <w:footerReference w:type="even" r:id="rId7"/>
      <w:footerReference w:type="default" r:id="rId8"/>
      <w:type w:val="continuous"/>
      <w:pgSz w:w="11910" w:h="16840"/>
      <w:pgMar w:top="700" w:right="887" w:bottom="0" w:left="1100" w:header="720" w:footer="1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51738" w14:textId="77777777" w:rsidR="00C80D3A" w:rsidRDefault="00C80D3A" w:rsidP="00262F88">
      <w:r>
        <w:separator/>
      </w:r>
    </w:p>
  </w:endnote>
  <w:endnote w:type="continuationSeparator" w:id="0">
    <w:p w14:paraId="160040F4" w14:textId="77777777" w:rsidR="00C80D3A" w:rsidRDefault="00C80D3A" w:rsidP="00262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299072086"/>
      <w:docPartObj>
        <w:docPartGallery w:val="Page Numbers (Bottom of Page)"/>
        <w:docPartUnique/>
      </w:docPartObj>
    </w:sdtPr>
    <w:sdtContent>
      <w:p w14:paraId="6B004DCB" w14:textId="17035D16" w:rsidR="0015762E" w:rsidRDefault="0015762E" w:rsidP="00EB451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85CCF3F" w14:textId="77777777" w:rsidR="00DF4232" w:rsidRDefault="00DF42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3E262" w14:textId="75176E90" w:rsidR="0015762E" w:rsidRDefault="0015762E" w:rsidP="00EB4512">
    <w:pPr>
      <w:pStyle w:val="Footer"/>
      <w:framePr w:wrap="none" w:vAnchor="text" w:hAnchor="margin" w:xAlign="center" w:y="1"/>
      <w:rPr>
        <w:rStyle w:val="PageNumber"/>
      </w:rPr>
    </w:pPr>
  </w:p>
  <w:p w14:paraId="55F71B35" w14:textId="64C52694" w:rsidR="00262F88" w:rsidRDefault="00C80D3A" w:rsidP="00C80D3A">
    <w:pPr>
      <w:spacing w:before="31"/>
      <w:rPr>
        <w:rFonts w:ascii="Arial" w:hAnsi="Arial" w:cs="Arial"/>
        <w:i/>
        <w:color w:val="1D1B11"/>
        <w:spacing w:val="-4"/>
        <w:position w:val="2"/>
        <w:sz w:val="24"/>
        <w:szCs w:val="24"/>
      </w:rPr>
    </w:pPr>
    <w:r w:rsidRPr="0015762E">
      <w:rPr>
        <w:rFonts w:ascii="Arial" w:hAnsi="Arial" w:cs="Arial"/>
        <w:i/>
        <w:color w:val="1D1B11"/>
        <w:sz w:val="24"/>
        <w:szCs w:val="24"/>
      </w:rPr>
      <w:t>13.11.</w:t>
    </w:r>
    <w:r w:rsidR="000063FE" w:rsidRPr="0015762E">
      <w:rPr>
        <w:rFonts w:ascii="Arial" w:hAnsi="Arial" w:cs="Arial"/>
        <w:i/>
        <w:color w:val="1D1B11"/>
        <w:sz w:val="24"/>
        <w:szCs w:val="24"/>
      </w:rPr>
      <w:t>4</w:t>
    </w:r>
    <w:r w:rsidRPr="0015762E">
      <w:rPr>
        <w:rFonts w:ascii="Arial" w:hAnsi="Arial" w:cs="Arial"/>
        <w:i/>
        <w:color w:val="1D1B11"/>
        <w:spacing w:val="-2"/>
        <w:sz w:val="24"/>
        <w:szCs w:val="24"/>
      </w:rPr>
      <w:t xml:space="preserve"> </w:t>
    </w:r>
    <w:r w:rsidRPr="0015762E">
      <w:rPr>
        <w:rFonts w:ascii="Arial" w:hAnsi="Arial" w:cs="Arial"/>
        <w:i/>
        <w:color w:val="1D1B11"/>
        <w:sz w:val="24"/>
        <w:szCs w:val="24"/>
      </w:rPr>
      <w:t>Principal</w:t>
    </w:r>
    <w:r w:rsidRPr="0015762E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15762E">
      <w:rPr>
        <w:rFonts w:ascii="Arial" w:hAnsi="Arial" w:cs="Arial"/>
        <w:i/>
        <w:color w:val="1D1B11"/>
        <w:sz w:val="24"/>
        <w:szCs w:val="24"/>
      </w:rPr>
      <w:t>Supervisor’s</w:t>
    </w:r>
    <w:r w:rsidRPr="0015762E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15762E">
      <w:rPr>
        <w:rFonts w:ascii="Arial" w:hAnsi="Arial" w:cs="Arial"/>
        <w:i/>
        <w:color w:val="1D1B11"/>
        <w:sz w:val="24"/>
        <w:szCs w:val="24"/>
      </w:rPr>
      <w:t>Certification</w:t>
    </w:r>
    <w:r w:rsidRPr="0015762E">
      <w:rPr>
        <w:rFonts w:ascii="Arial" w:hAnsi="Arial" w:cs="Arial"/>
        <w:i/>
        <w:color w:val="1D1B11"/>
        <w:spacing w:val="3"/>
        <w:sz w:val="24"/>
        <w:szCs w:val="24"/>
      </w:rPr>
      <w:t xml:space="preserve"> </w:t>
    </w:r>
    <w:r w:rsidRPr="0015762E">
      <w:rPr>
        <w:rFonts w:ascii="Arial" w:hAnsi="Arial" w:cs="Arial"/>
        <w:i/>
        <w:color w:val="1D1B11"/>
        <w:sz w:val="24"/>
        <w:szCs w:val="24"/>
      </w:rPr>
      <w:t>to</w:t>
    </w:r>
    <w:r w:rsidRPr="0015762E">
      <w:rPr>
        <w:rFonts w:ascii="Arial" w:hAnsi="Arial" w:cs="Arial"/>
        <w:i/>
        <w:color w:val="1D1B11"/>
        <w:spacing w:val="-1"/>
        <w:sz w:val="24"/>
        <w:szCs w:val="24"/>
      </w:rPr>
      <w:t xml:space="preserve"> </w:t>
    </w:r>
    <w:r w:rsidRPr="0015762E">
      <w:rPr>
        <w:rFonts w:ascii="Arial" w:hAnsi="Arial" w:cs="Arial"/>
        <w:i/>
        <w:color w:val="1D1B11"/>
        <w:sz w:val="24"/>
        <w:szCs w:val="24"/>
      </w:rPr>
      <w:t>CTA</w:t>
    </w:r>
    <w:r w:rsidRPr="0015762E">
      <w:rPr>
        <w:rFonts w:ascii="Arial" w:hAnsi="Arial" w:cs="Arial"/>
        <w:i/>
        <w:color w:val="1D1B11"/>
        <w:spacing w:val="-1"/>
        <w:sz w:val="24"/>
        <w:szCs w:val="24"/>
      </w:rPr>
      <w:t xml:space="preserve"> </w:t>
    </w:r>
    <w:r w:rsidRPr="0015762E">
      <w:rPr>
        <w:rFonts w:ascii="Arial" w:hAnsi="Arial" w:cs="Arial"/>
        <w:i/>
        <w:color w:val="1D1B11"/>
        <w:sz w:val="24"/>
        <w:szCs w:val="24"/>
      </w:rPr>
      <w:t>TS</w:t>
    </w:r>
    <w:r w:rsidRPr="0015762E">
      <w:rPr>
        <w:rFonts w:ascii="Arial" w:hAnsi="Arial" w:cs="Arial"/>
        <w:i/>
        <w:color w:val="1D1B11"/>
        <w:spacing w:val="-1"/>
        <w:sz w:val="24"/>
        <w:szCs w:val="24"/>
      </w:rPr>
      <w:t xml:space="preserve"> </w:t>
    </w:r>
    <w:r w:rsidRPr="0015762E">
      <w:rPr>
        <w:rFonts w:ascii="Arial" w:hAnsi="Arial" w:cs="Arial"/>
        <w:i/>
        <w:color w:val="1D1B11"/>
        <w:sz w:val="24"/>
        <w:szCs w:val="24"/>
      </w:rPr>
      <w:t>Oral</w:t>
    </w:r>
    <w:r w:rsidRPr="0015762E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15762E">
      <w:rPr>
        <w:rFonts w:ascii="Arial" w:hAnsi="Arial" w:cs="Arial"/>
        <w:i/>
        <w:color w:val="1D1B11"/>
        <w:spacing w:val="-2"/>
        <w:sz w:val="24"/>
        <w:szCs w:val="24"/>
      </w:rPr>
      <w:t>Examination</w:t>
    </w:r>
    <w:r w:rsidRPr="0015762E">
      <w:rPr>
        <w:rFonts w:ascii="Arial" w:hAnsi="Arial" w:cs="Arial"/>
        <w:i/>
        <w:color w:val="1D1B11"/>
        <w:sz w:val="24"/>
        <w:szCs w:val="24"/>
      </w:rPr>
      <w:tab/>
    </w:r>
    <w:r w:rsidR="00262F88" w:rsidRPr="0015762E">
      <w:rPr>
        <w:rFonts w:ascii="Arial" w:hAnsi="Arial" w:cs="Arial"/>
        <w:i/>
        <w:color w:val="1D1B11"/>
        <w:sz w:val="24"/>
        <w:szCs w:val="24"/>
      </w:rPr>
      <w:t xml:space="preserve"> </w:t>
    </w:r>
    <w:r w:rsidR="00262F88" w:rsidRPr="0015762E">
      <w:rPr>
        <w:rFonts w:ascii="Arial" w:hAnsi="Arial" w:cs="Arial"/>
        <w:i/>
        <w:color w:val="1D1B11"/>
        <w:sz w:val="24"/>
        <w:szCs w:val="24"/>
      </w:rPr>
      <w:tab/>
    </w:r>
    <w:r w:rsidR="00CD5D16" w:rsidRPr="0015762E">
      <w:rPr>
        <w:rFonts w:ascii="Arial" w:hAnsi="Arial" w:cs="Arial"/>
        <w:i/>
        <w:color w:val="1D1B11"/>
        <w:position w:val="2"/>
        <w:sz w:val="24"/>
        <w:szCs w:val="24"/>
      </w:rPr>
      <w:t>April</w:t>
    </w:r>
    <w:r w:rsidR="00262F88" w:rsidRPr="0015762E">
      <w:rPr>
        <w:rFonts w:ascii="Arial" w:hAnsi="Arial" w:cs="Arial"/>
        <w:i/>
        <w:color w:val="1D1B11"/>
        <w:spacing w:val="-2"/>
        <w:position w:val="2"/>
        <w:sz w:val="24"/>
        <w:szCs w:val="24"/>
      </w:rPr>
      <w:t xml:space="preserve"> </w:t>
    </w:r>
    <w:r w:rsidR="00262F88" w:rsidRPr="0015762E">
      <w:rPr>
        <w:rFonts w:ascii="Arial" w:hAnsi="Arial" w:cs="Arial"/>
        <w:i/>
        <w:color w:val="1D1B11"/>
        <w:spacing w:val="-4"/>
        <w:position w:val="2"/>
        <w:sz w:val="24"/>
        <w:szCs w:val="24"/>
      </w:rPr>
      <w:t>2025</w:t>
    </w:r>
  </w:p>
  <w:sdt>
    <w:sdtPr>
      <w:rPr>
        <w:rStyle w:val="PageNumber"/>
        <w:rFonts w:ascii="Arial" w:hAnsi="Arial" w:cs="Arial"/>
        <w:sz w:val="24"/>
        <w:szCs w:val="24"/>
      </w:rPr>
      <w:id w:val="-1093939318"/>
      <w:docPartObj>
        <w:docPartGallery w:val="Page Numbers (Bottom of Page)"/>
        <w:docPartUnique/>
      </w:docPartObj>
    </w:sdtPr>
    <w:sdtContent>
      <w:p w14:paraId="347A9689" w14:textId="0B0EE4EE" w:rsidR="0015762E" w:rsidRPr="00BD0B4B" w:rsidRDefault="0015762E" w:rsidP="00BD0B4B">
        <w:pPr>
          <w:pStyle w:val="Footer"/>
          <w:jc w:val="center"/>
          <w:rPr>
            <w:rFonts w:ascii="Arial" w:hAnsi="Arial" w:cs="Arial"/>
            <w:sz w:val="24"/>
            <w:szCs w:val="24"/>
          </w:rPr>
        </w:pPr>
        <w:r w:rsidRPr="00BD0B4B">
          <w:rPr>
            <w:rStyle w:val="PageNumber"/>
            <w:rFonts w:ascii="Arial" w:hAnsi="Arial" w:cs="Arial"/>
            <w:sz w:val="24"/>
            <w:szCs w:val="24"/>
          </w:rPr>
          <w:fldChar w:fldCharType="begin"/>
        </w:r>
        <w:r w:rsidRPr="00BD0B4B">
          <w:rPr>
            <w:rStyle w:val="PageNumber"/>
            <w:rFonts w:ascii="Arial" w:hAnsi="Arial" w:cs="Arial"/>
            <w:sz w:val="24"/>
            <w:szCs w:val="24"/>
          </w:rPr>
          <w:instrText xml:space="preserve"> PAGE </w:instrText>
        </w:r>
        <w:r w:rsidRPr="00BD0B4B">
          <w:rPr>
            <w:rStyle w:val="PageNumber"/>
            <w:rFonts w:ascii="Arial" w:hAnsi="Arial" w:cs="Arial"/>
            <w:sz w:val="24"/>
            <w:szCs w:val="24"/>
          </w:rPr>
          <w:fldChar w:fldCharType="separate"/>
        </w:r>
        <w:r w:rsidRPr="00BD0B4B">
          <w:rPr>
            <w:rStyle w:val="PageNumber"/>
            <w:rFonts w:ascii="Arial" w:hAnsi="Arial" w:cs="Arial"/>
            <w:sz w:val="24"/>
            <w:szCs w:val="24"/>
          </w:rPr>
          <w:t>2</w:t>
        </w:r>
        <w:r w:rsidRPr="00BD0B4B">
          <w:rPr>
            <w:rStyle w:val="PageNumber"/>
            <w:rFonts w:ascii="Arial" w:hAnsi="Arial" w:cs="Arial"/>
            <w:sz w:val="24"/>
            <w:szCs w:val="24"/>
          </w:rPr>
          <w:fldChar w:fldCharType="end"/>
        </w:r>
      </w:p>
    </w:sdtContent>
  </w:sdt>
  <w:p w14:paraId="03DBAD5A" w14:textId="77777777" w:rsidR="00262F88" w:rsidRDefault="00262F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00A25" w14:textId="77777777" w:rsidR="00C80D3A" w:rsidRDefault="00C80D3A" w:rsidP="00262F88">
      <w:r>
        <w:separator/>
      </w:r>
    </w:p>
  </w:footnote>
  <w:footnote w:type="continuationSeparator" w:id="0">
    <w:p w14:paraId="758C96BB" w14:textId="77777777" w:rsidR="00C80D3A" w:rsidRDefault="00C80D3A" w:rsidP="00262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39783" w14:textId="77777777" w:rsidR="00262F88" w:rsidRPr="00BF28D8" w:rsidRDefault="00262F88" w:rsidP="00262F88">
    <w:pPr>
      <w:pStyle w:val="BodyText"/>
      <w:spacing w:before="24"/>
      <w:ind w:left="0"/>
      <w:rPr>
        <w:rFonts w:ascii="Arial" w:hAnsi="Arial" w:cs="Arial"/>
        <w:sz w:val="24"/>
        <w:szCs w:val="24"/>
      </w:rPr>
    </w:pPr>
    <w:r w:rsidRPr="00BF28D8">
      <w:rPr>
        <w:rFonts w:ascii="Arial" w:hAnsi="Arial" w:cs="Arial"/>
        <w:i/>
        <w:noProof/>
        <w:color w:val="1D1B11"/>
        <w:sz w:val="24"/>
        <w:szCs w:val="24"/>
      </w:rPr>
      <w:drawing>
        <wp:anchor distT="0" distB="0" distL="114300" distR="114300" simplePos="0" relativeHeight="251659264" behindDoc="0" locked="0" layoutInCell="1" allowOverlap="1" wp14:anchorId="6B3E822D" wp14:editId="5355F106">
          <wp:simplePos x="0" y="0"/>
          <wp:positionH relativeFrom="column">
            <wp:posOffset>5722221</wp:posOffset>
          </wp:positionH>
          <wp:positionV relativeFrom="paragraph">
            <wp:posOffset>-327911</wp:posOffset>
          </wp:positionV>
          <wp:extent cx="899795" cy="899795"/>
          <wp:effectExtent l="0" t="0" r="0" b="0"/>
          <wp:wrapNone/>
          <wp:docPr id="705811549" name="Grafik 3" descr="Ein Bild, das Kreis, Schrift, Grafiken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92825" name="Grafik 3" descr="Ein Bild, das Kreis, Schrift, Grafiken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F28D8">
      <w:rPr>
        <w:rFonts w:ascii="Arial" w:hAnsi="Arial" w:cs="Arial"/>
        <w:color w:val="1D1B11"/>
        <w:sz w:val="24"/>
        <w:szCs w:val="24"/>
      </w:rPr>
      <w:t>EUROPEAN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ASSOCIATION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FOR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TRANSACTIONAL</w:t>
    </w:r>
    <w:r w:rsidRPr="00BF28D8">
      <w:rPr>
        <w:rFonts w:ascii="Arial" w:hAnsi="Arial" w:cs="Arial"/>
        <w:color w:val="1D1B11"/>
        <w:spacing w:val="-10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 xml:space="preserve">ANALYSIS </w:t>
    </w:r>
  </w:p>
  <w:p w14:paraId="58F83562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i/>
        <w:color w:val="1D1B11"/>
        <w:sz w:val="24"/>
        <w:szCs w:val="24"/>
      </w:rPr>
    </w:pPr>
    <w:r w:rsidRPr="00BF28D8">
      <w:rPr>
        <w:rFonts w:ascii="Arial" w:hAnsi="Arial" w:cs="Arial"/>
        <w:i/>
        <w:color w:val="1D1B11"/>
        <w:sz w:val="24"/>
        <w:szCs w:val="24"/>
      </w:rPr>
      <w:t>EATA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Training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and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Examinations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pacing w:val="-2"/>
        <w:sz w:val="24"/>
        <w:szCs w:val="24"/>
      </w:rPr>
      <w:t>Handbook</w:t>
    </w:r>
    <w:r w:rsidRPr="00BF28D8">
      <w:rPr>
        <w:rFonts w:ascii="Arial" w:hAnsi="Arial" w:cs="Arial"/>
        <w:i/>
        <w:color w:val="1D1B11"/>
        <w:sz w:val="24"/>
        <w:szCs w:val="24"/>
      </w:rPr>
      <w:tab/>
    </w:r>
  </w:p>
  <w:p w14:paraId="4524E4AB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  <w:sz w:val="24"/>
        <w:szCs w:val="24"/>
      </w:rPr>
    </w:pPr>
  </w:p>
  <w:p w14:paraId="33654C76" w14:textId="348ABDE2" w:rsidR="00262F88" w:rsidRDefault="00C80D3A" w:rsidP="00C80D3A">
    <w:pPr>
      <w:spacing w:before="31"/>
      <w:rPr>
        <w:rFonts w:ascii="Arial" w:hAnsi="Arial" w:cs="Arial"/>
        <w:b/>
        <w:bCs/>
        <w:i/>
        <w:color w:val="1D1B11"/>
        <w:spacing w:val="-2"/>
        <w:sz w:val="28"/>
        <w:szCs w:val="28"/>
      </w:rPr>
    </w:pPr>
    <w:r w:rsidRPr="00C80D3A">
      <w:rPr>
        <w:rFonts w:ascii="Arial" w:hAnsi="Arial" w:cs="Arial"/>
        <w:b/>
        <w:bCs/>
        <w:i/>
        <w:color w:val="1D1B11"/>
        <w:sz w:val="28"/>
        <w:szCs w:val="28"/>
      </w:rPr>
      <w:t>13.11.</w:t>
    </w:r>
    <w:r w:rsidR="000063FE">
      <w:rPr>
        <w:rFonts w:ascii="Arial" w:hAnsi="Arial" w:cs="Arial"/>
        <w:b/>
        <w:bCs/>
        <w:i/>
        <w:color w:val="1D1B11"/>
        <w:sz w:val="28"/>
        <w:szCs w:val="28"/>
      </w:rPr>
      <w:t>4</w:t>
    </w:r>
    <w:r w:rsidRPr="00C80D3A">
      <w:rPr>
        <w:rFonts w:ascii="Arial" w:hAnsi="Arial" w:cs="Arial"/>
        <w:b/>
        <w:bCs/>
        <w:i/>
        <w:color w:val="1D1B11"/>
        <w:spacing w:val="-2"/>
        <w:sz w:val="28"/>
        <w:szCs w:val="28"/>
      </w:rPr>
      <w:t xml:space="preserve"> </w:t>
    </w:r>
    <w:r w:rsidRPr="00C80D3A">
      <w:rPr>
        <w:rFonts w:ascii="Arial" w:hAnsi="Arial" w:cs="Arial"/>
        <w:b/>
        <w:bCs/>
        <w:i/>
        <w:color w:val="1D1B11"/>
        <w:sz w:val="28"/>
        <w:szCs w:val="28"/>
      </w:rPr>
      <w:t>Principal</w:t>
    </w:r>
    <w:r w:rsidRPr="00C80D3A">
      <w:rPr>
        <w:rFonts w:ascii="Arial" w:hAnsi="Arial" w:cs="Arial"/>
        <w:b/>
        <w:bCs/>
        <w:i/>
        <w:color w:val="1D1B11"/>
        <w:spacing w:val="-4"/>
        <w:sz w:val="28"/>
        <w:szCs w:val="28"/>
      </w:rPr>
      <w:t xml:space="preserve"> </w:t>
    </w:r>
    <w:r w:rsidRPr="00C80D3A">
      <w:rPr>
        <w:rFonts w:ascii="Arial" w:hAnsi="Arial" w:cs="Arial"/>
        <w:b/>
        <w:bCs/>
        <w:i/>
        <w:color w:val="1D1B11"/>
        <w:sz w:val="28"/>
        <w:szCs w:val="28"/>
      </w:rPr>
      <w:t>Supervisor’s</w:t>
    </w:r>
    <w:r w:rsidRPr="00C80D3A">
      <w:rPr>
        <w:rFonts w:ascii="Arial" w:hAnsi="Arial" w:cs="Arial"/>
        <w:b/>
        <w:bCs/>
        <w:i/>
        <w:color w:val="1D1B11"/>
        <w:spacing w:val="-3"/>
        <w:sz w:val="28"/>
        <w:szCs w:val="28"/>
      </w:rPr>
      <w:t xml:space="preserve"> </w:t>
    </w:r>
    <w:r w:rsidRPr="00C80D3A">
      <w:rPr>
        <w:rFonts w:ascii="Arial" w:hAnsi="Arial" w:cs="Arial"/>
        <w:b/>
        <w:bCs/>
        <w:i/>
        <w:color w:val="1D1B11"/>
        <w:sz w:val="28"/>
        <w:szCs w:val="28"/>
      </w:rPr>
      <w:t>Certification</w:t>
    </w:r>
    <w:r w:rsidRPr="00C80D3A">
      <w:rPr>
        <w:rFonts w:ascii="Arial" w:hAnsi="Arial" w:cs="Arial"/>
        <w:b/>
        <w:bCs/>
        <w:i/>
        <w:color w:val="1D1B11"/>
        <w:spacing w:val="3"/>
        <w:sz w:val="28"/>
        <w:szCs w:val="28"/>
      </w:rPr>
      <w:t xml:space="preserve"> </w:t>
    </w:r>
    <w:r w:rsidRPr="00C80D3A">
      <w:rPr>
        <w:rFonts w:ascii="Arial" w:hAnsi="Arial" w:cs="Arial"/>
        <w:b/>
        <w:bCs/>
        <w:i/>
        <w:color w:val="1D1B11"/>
        <w:sz w:val="28"/>
        <w:szCs w:val="28"/>
      </w:rPr>
      <w:t>to</w:t>
    </w:r>
    <w:r w:rsidRPr="00C80D3A">
      <w:rPr>
        <w:rFonts w:ascii="Arial" w:hAnsi="Arial" w:cs="Arial"/>
        <w:b/>
        <w:bCs/>
        <w:i/>
        <w:color w:val="1D1B11"/>
        <w:spacing w:val="-1"/>
        <w:sz w:val="28"/>
        <w:szCs w:val="28"/>
      </w:rPr>
      <w:t xml:space="preserve"> </w:t>
    </w:r>
    <w:r w:rsidRPr="00C80D3A">
      <w:rPr>
        <w:rFonts w:ascii="Arial" w:hAnsi="Arial" w:cs="Arial"/>
        <w:b/>
        <w:bCs/>
        <w:i/>
        <w:color w:val="1D1B11"/>
        <w:sz w:val="28"/>
        <w:szCs w:val="28"/>
      </w:rPr>
      <w:t>CTA</w:t>
    </w:r>
    <w:r w:rsidRPr="00C80D3A">
      <w:rPr>
        <w:rFonts w:ascii="Arial" w:hAnsi="Arial" w:cs="Arial"/>
        <w:b/>
        <w:bCs/>
        <w:i/>
        <w:color w:val="1D1B11"/>
        <w:spacing w:val="-1"/>
        <w:sz w:val="28"/>
        <w:szCs w:val="28"/>
      </w:rPr>
      <w:t xml:space="preserve"> </w:t>
    </w:r>
    <w:r w:rsidRPr="00C80D3A">
      <w:rPr>
        <w:rFonts w:ascii="Arial" w:hAnsi="Arial" w:cs="Arial"/>
        <w:b/>
        <w:bCs/>
        <w:i/>
        <w:color w:val="1D1B11"/>
        <w:sz w:val="28"/>
        <w:szCs w:val="28"/>
      </w:rPr>
      <w:t>TS</w:t>
    </w:r>
    <w:r w:rsidRPr="00C80D3A">
      <w:rPr>
        <w:rFonts w:ascii="Arial" w:hAnsi="Arial" w:cs="Arial"/>
        <w:b/>
        <w:bCs/>
        <w:i/>
        <w:color w:val="1D1B11"/>
        <w:spacing w:val="-1"/>
        <w:sz w:val="28"/>
        <w:szCs w:val="28"/>
      </w:rPr>
      <w:t xml:space="preserve"> </w:t>
    </w:r>
    <w:r w:rsidRPr="00C80D3A">
      <w:rPr>
        <w:rFonts w:ascii="Arial" w:hAnsi="Arial" w:cs="Arial"/>
        <w:b/>
        <w:bCs/>
        <w:i/>
        <w:color w:val="1D1B11"/>
        <w:sz w:val="28"/>
        <w:szCs w:val="28"/>
      </w:rPr>
      <w:t>Oral</w:t>
    </w:r>
    <w:r w:rsidRPr="00C80D3A">
      <w:rPr>
        <w:rFonts w:ascii="Arial" w:hAnsi="Arial" w:cs="Arial"/>
        <w:b/>
        <w:bCs/>
        <w:i/>
        <w:color w:val="1D1B11"/>
        <w:spacing w:val="-4"/>
        <w:sz w:val="28"/>
        <w:szCs w:val="28"/>
      </w:rPr>
      <w:t xml:space="preserve"> </w:t>
    </w:r>
    <w:r w:rsidRPr="00C80D3A">
      <w:rPr>
        <w:rFonts w:ascii="Arial" w:hAnsi="Arial" w:cs="Arial"/>
        <w:b/>
        <w:bCs/>
        <w:i/>
        <w:color w:val="1D1B11"/>
        <w:spacing w:val="-2"/>
        <w:sz w:val="28"/>
        <w:szCs w:val="28"/>
      </w:rPr>
      <w:t>Examination</w:t>
    </w:r>
  </w:p>
  <w:p w14:paraId="4F4AEC65" w14:textId="77777777" w:rsidR="00A8171A" w:rsidRPr="00A8171A" w:rsidRDefault="00A8171A" w:rsidP="00C80D3A">
    <w:pPr>
      <w:spacing w:before="31"/>
      <w:rPr>
        <w:rFonts w:ascii="Arial" w:hAnsi="Arial" w:cs="Arial"/>
        <w:b/>
        <w:bCs/>
        <w:i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3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tpQG5BijzIB/0Aq8y5yYVRKnWlasYgIB7a921+CidseQYG2ZeOOcMKaONuKn9oTOpx8Ihd0Nu17hwToM/cQvmA==" w:salt="O+zvRnHh2rhKYKmVTv7SnQ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D3A"/>
    <w:rsid w:val="000063FE"/>
    <w:rsid w:val="00063308"/>
    <w:rsid w:val="000A0B30"/>
    <w:rsid w:val="000B7096"/>
    <w:rsid w:val="000E0832"/>
    <w:rsid w:val="000E36B0"/>
    <w:rsid w:val="000F5522"/>
    <w:rsid w:val="0015762E"/>
    <w:rsid w:val="00262F88"/>
    <w:rsid w:val="0026645D"/>
    <w:rsid w:val="002B6E2B"/>
    <w:rsid w:val="002D391F"/>
    <w:rsid w:val="002D39E3"/>
    <w:rsid w:val="002E48AC"/>
    <w:rsid w:val="00323705"/>
    <w:rsid w:val="004244CD"/>
    <w:rsid w:val="005375CD"/>
    <w:rsid w:val="005549EA"/>
    <w:rsid w:val="005E1A37"/>
    <w:rsid w:val="005F510A"/>
    <w:rsid w:val="006577EB"/>
    <w:rsid w:val="00661CB4"/>
    <w:rsid w:val="00672346"/>
    <w:rsid w:val="00676932"/>
    <w:rsid w:val="006B564C"/>
    <w:rsid w:val="006E1148"/>
    <w:rsid w:val="007079F7"/>
    <w:rsid w:val="007C4164"/>
    <w:rsid w:val="00800DBE"/>
    <w:rsid w:val="00820926"/>
    <w:rsid w:val="00941C08"/>
    <w:rsid w:val="00975AE4"/>
    <w:rsid w:val="009923C8"/>
    <w:rsid w:val="00A8171A"/>
    <w:rsid w:val="00AB1FDD"/>
    <w:rsid w:val="00AC274D"/>
    <w:rsid w:val="00B90125"/>
    <w:rsid w:val="00BA31AB"/>
    <w:rsid w:val="00BD0B4B"/>
    <w:rsid w:val="00BE1A3A"/>
    <w:rsid w:val="00BF28D8"/>
    <w:rsid w:val="00C80D3A"/>
    <w:rsid w:val="00C879C5"/>
    <w:rsid w:val="00CD3EB4"/>
    <w:rsid w:val="00CD5D16"/>
    <w:rsid w:val="00D42185"/>
    <w:rsid w:val="00D90FFE"/>
    <w:rsid w:val="00DA25CF"/>
    <w:rsid w:val="00DF4232"/>
    <w:rsid w:val="00E017EC"/>
    <w:rsid w:val="00E0752A"/>
    <w:rsid w:val="00E172DB"/>
    <w:rsid w:val="00E342DA"/>
    <w:rsid w:val="00E50CB0"/>
    <w:rsid w:val="00E67231"/>
    <w:rsid w:val="00EF59E0"/>
    <w:rsid w:val="00EF6229"/>
    <w:rsid w:val="00F30C5D"/>
    <w:rsid w:val="00F9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C57C49"/>
  <w15:docId w15:val="{D3BA3E6F-3E56-4D7C-896F-7DE6BC927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line="316" w:lineRule="exact"/>
      <w:ind w:left="130"/>
      <w:jc w:val="both"/>
      <w:outlineLvl w:val="0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30"/>
    </w:pPr>
    <w:rPr>
      <w:sz w:val="27"/>
      <w:szCs w:val="27"/>
    </w:rPr>
  </w:style>
  <w:style w:type="paragraph" w:styleId="Title">
    <w:name w:val="Title"/>
    <w:basedOn w:val="Normal"/>
    <w:uiPriority w:val="10"/>
    <w:qFormat/>
    <w:pPr>
      <w:spacing w:before="277"/>
      <w:ind w:left="130" w:right="319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0F5522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F8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F88"/>
    <w:rPr>
      <w:rFonts w:ascii="Cambria" w:eastAsia="Cambria" w:hAnsi="Cambria" w:cs="Cambria"/>
    </w:rPr>
  </w:style>
  <w:style w:type="character" w:styleId="PageNumber">
    <w:name w:val="page number"/>
    <w:basedOn w:val="DefaultParagraphFont"/>
    <w:uiPriority w:val="99"/>
    <w:semiHidden/>
    <w:unhideWhenUsed/>
    <w:rsid w:val="001576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athymcquaid/Library/CloudStorage/OneDrive-Personal/PTSC/Current%20Handbook/Word%20Docs%20for%20Handbook/Revised%20Forms/aloadofnewforms/~%202025%20template%20EATA%20handbook%20form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3C8B8C3EE54EE6B992B3A091532A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F99281-9861-418C-81DE-40E358C5693A}"/>
      </w:docPartPr>
      <w:docPartBody>
        <w:p w:rsidR="008E1230" w:rsidRDefault="008E1230" w:rsidP="008E1230">
          <w:pPr>
            <w:pStyle w:val="2E3C8B8C3EE54EE6B992B3A091532ADC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26D7E172ABD455881025EB8AC976D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156874-4D5D-4ECB-8723-5123EFD79019}"/>
      </w:docPartPr>
      <w:docPartBody>
        <w:p w:rsidR="008E1230" w:rsidRDefault="008E1230" w:rsidP="008E1230">
          <w:pPr>
            <w:pStyle w:val="926D7E172ABD455881025EB8AC976D42"/>
          </w:pPr>
          <w:r w:rsidRPr="00235F16">
            <w:rPr>
              <w:rStyle w:val="PlaceholderText"/>
            </w:rPr>
            <w:t>Click or tap to enter a date.</w:t>
          </w:r>
        </w:p>
      </w:docPartBody>
    </w:docPart>
    <w:docPart>
      <w:docPartPr>
        <w:name w:val="6090D2BF63EE49E4899156946C4921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47935E-8848-4FD3-9CA5-0BEAAA786C14}"/>
      </w:docPartPr>
      <w:docPartBody>
        <w:p w:rsidR="008E1230" w:rsidRDefault="008E1230" w:rsidP="008E1230">
          <w:pPr>
            <w:pStyle w:val="6090D2BF63EE49E4899156946C49215C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474AB742B854B2E9E4CF9002CBE0E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FBE86E-F81C-46E7-B0B9-56DAA28466AD}"/>
      </w:docPartPr>
      <w:docPartBody>
        <w:p w:rsidR="008E1230" w:rsidRDefault="008E1230" w:rsidP="008E1230">
          <w:pPr>
            <w:pStyle w:val="C474AB742B854B2E9E4CF9002CBE0EBC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37303DEA7534323BCC850C27E8B5E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07ED9F-AD24-4986-834B-703278D30EF9}"/>
      </w:docPartPr>
      <w:docPartBody>
        <w:p w:rsidR="008E1230" w:rsidRDefault="008E1230" w:rsidP="008E1230">
          <w:pPr>
            <w:pStyle w:val="637303DEA7534323BCC850C27E8B5ECF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B5BBF619C474A38A04F679D4118FE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FC1CB5-7C32-4ADB-9CEF-30321AF7397E}"/>
      </w:docPartPr>
      <w:docPartBody>
        <w:p w:rsidR="008E1230" w:rsidRDefault="008E1230" w:rsidP="008E1230">
          <w:pPr>
            <w:pStyle w:val="1B5BBF619C474A38A04F679D4118FEC8"/>
          </w:pPr>
          <w:r w:rsidRPr="00235F16">
            <w:rPr>
              <w:rStyle w:val="PlaceholderText"/>
            </w:rPr>
            <w:t>Click or tap to enter a date.</w:t>
          </w:r>
        </w:p>
      </w:docPartBody>
    </w:docPart>
    <w:docPart>
      <w:docPartPr>
        <w:name w:val="2DBB0FF21FE64887A1AE2A471BA593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48FE7A-ABA5-4F57-A53F-46819832E61D}"/>
      </w:docPartPr>
      <w:docPartBody>
        <w:p w:rsidR="008E1230" w:rsidRDefault="008E1230" w:rsidP="008E1230">
          <w:pPr>
            <w:pStyle w:val="2DBB0FF21FE64887A1AE2A471BA59371"/>
          </w:pPr>
          <w:r w:rsidRPr="00235F16">
            <w:rPr>
              <w:rStyle w:val="PlaceholderText"/>
            </w:rPr>
            <w:t>Click or tap to enter a date.</w:t>
          </w:r>
        </w:p>
      </w:docPartBody>
    </w:docPart>
    <w:docPart>
      <w:docPartPr>
        <w:name w:val="A9279B441C0D49C99C88D705BB4251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30781D-59B8-497D-8DCF-D51E2F71BBFB}"/>
      </w:docPartPr>
      <w:docPartBody>
        <w:p w:rsidR="008E1230" w:rsidRDefault="008E1230" w:rsidP="008E1230">
          <w:pPr>
            <w:pStyle w:val="A9279B441C0D49C99C88D705BB425100"/>
          </w:pPr>
          <w:r w:rsidRPr="00235F16">
            <w:rPr>
              <w:rStyle w:val="PlaceholderText"/>
            </w:rPr>
            <w:t>Click or tap to enter a date.</w:t>
          </w:r>
        </w:p>
      </w:docPartBody>
    </w:docPart>
    <w:docPart>
      <w:docPartPr>
        <w:name w:val="54A3620AF9A94BF18C443CE8EC49E8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71D4AD-6495-44E3-B141-3980F2D796D4}"/>
      </w:docPartPr>
      <w:docPartBody>
        <w:p w:rsidR="008E1230" w:rsidRDefault="008E1230" w:rsidP="008E1230">
          <w:pPr>
            <w:pStyle w:val="54A3620AF9A94BF18C443CE8EC49E82E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88416705CF447CC9FAC3D49B82945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A11FA4-058E-4FBF-8B84-37C04E48A566}"/>
      </w:docPartPr>
      <w:docPartBody>
        <w:p w:rsidR="008E1230" w:rsidRDefault="008E1230" w:rsidP="008E1230">
          <w:pPr>
            <w:pStyle w:val="888416705CF447CC9FAC3D49B82945D4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D4379708D574A73A648648EA6784A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7A4CE8-7DD3-43DE-A900-5B1484C28936}"/>
      </w:docPartPr>
      <w:docPartBody>
        <w:p w:rsidR="008E1230" w:rsidRDefault="008E1230" w:rsidP="008E1230">
          <w:pPr>
            <w:pStyle w:val="FD4379708D574A73A648648EA6784A8E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5046E3937CF4771B73504A18EFF91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953F02-797F-4FE3-8933-20D7CB47A061}"/>
      </w:docPartPr>
      <w:docPartBody>
        <w:p w:rsidR="008E1230" w:rsidRDefault="008E1230" w:rsidP="008E1230">
          <w:pPr>
            <w:pStyle w:val="35046E3937CF4771B73504A18EFF912A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0543C4F72E0402B930A1068DB9B1F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A3F438-F01E-4DB8-9FF8-210F88FF4738}"/>
      </w:docPartPr>
      <w:docPartBody>
        <w:p w:rsidR="008E1230" w:rsidRDefault="008E1230" w:rsidP="008E1230">
          <w:pPr>
            <w:pStyle w:val="80543C4F72E0402B930A1068DB9B1F8D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7B35597DAA645AEB27247EBECBE86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FA0642-9FED-41D5-9EE0-0BC3A3CC52A5}"/>
      </w:docPartPr>
      <w:docPartBody>
        <w:p w:rsidR="008E1230" w:rsidRDefault="008E1230" w:rsidP="008E1230">
          <w:pPr>
            <w:pStyle w:val="37B35597DAA645AEB27247EBECBE8622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41ED76879034DF8B3A0E4F404C3AA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F38CC8-1D0A-49F2-A641-1F181BAC7150}"/>
      </w:docPartPr>
      <w:docPartBody>
        <w:p w:rsidR="008E1230" w:rsidRDefault="008E1230" w:rsidP="008E1230">
          <w:pPr>
            <w:pStyle w:val="C41ED76879034DF8B3A0E4F404C3AA06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A4724D4B50E4772AD1B05E887C1F5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49AF05-CD4B-4BF0-BB82-B247B3752757}"/>
      </w:docPartPr>
      <w:docPartBody>
        <w:p w:rsidR="008E1230" w:rsidRDefault="008E1230" w:rsidP="008E1230">
          <w:pPr>
            <w:pStyle w:val="AA4724D4B50E4772AD1B05E887C1F594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B0427A409AC4A3FB73BB14DD329A3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64ECDD-51CE-4738-B900-8C22022D2BC8}"/>
      </w:docPartPr>
      <w:docPartBody>
        <w:p w:rsidR="008E1230" w:rsidRDefault="008E1230" w:rsidP="008E1230">
          <w:pPr>
            <w:pStyle w:val="5B0427A409AC4A3FB73BB14DD329A3F2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4049358BC4B4290BD5A5482E58432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54FF27-346D-469C-B878-75129CCCAB74}"/>
      </w:docPartPr>
      <w:docPartBody>
        <w:p w:rsidR="008E1230" w:rsidRDefault="008E1230" w:rsidP="008E1230">
          <w:pPr>
            <w:pStyle w:val="04049358BC4B4290BD5A5482E58432E0"/>
          </w:pPr>
          <w:r w:rsidRPr="00235F16">
            <w:rPr>
              <w:rStyle w:val="PlaceholderText"/>
            </w:rPr>
            <w:t>Click or tap to enter a date.</w:t>
          </w:r>
        </w:p>
      </w:docPartBody>
    </w:docPart>
    <w:docPart>
      <w:docPartPr>
        <w:name w:val="387A96CAEC674256B22256C1635D0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533393-E8A6-46DB-A294-69135753EDBF}"/>
      </w:docPartPr>
      <w:docPartBody>
        <w:p w:rsidR="008E1230" w:rsidRDefault="008E1230" w:rsidP="008E1230">
          <w:pPr>
            <w:pStyle w:val="387A96CAEC674256B22256C1635D0450"/>
          </w:pPr>
          <w:r w:rsidRPr="00235F16">
            <w:rPr>
              <w:rStyle w:val="PlaceholderText"/>
            </w:rPr>
            <w:t>Click or tap to enter a date.</w:t>
          </w:r>
        </w:p>
      </w:docPartBody>
    </w:docPart>
    <w:docPart>
      <w:docPartPr>
        <w:name w:val="863289BD0903420F959C607DCC70AD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9F15BB-CF74-4E95-9C76-9B72F83510DE}"/>
      </w:docPartPr>
      <w:docPartBody>
        <w:p w:rsidR="008E1230" w:rsidRDefault="008E1230" w:rsidP="008E1230">
          <w:pPr>
            <w:pStyle w:val="863289BD0903420F959C607DCC70ADF0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57E2B31F80F43DFAC331206242E2A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FF83FB-7E15-4538-A4B6-D026322E9665}"/>
      </w:docPartPr>
      <w:docPartBody>
        <w:p w:rsidR="008E1230" w:rsidRDefault="008E1230" w:rsidP="008E1230">
          <w:pPr>
            <w:pStyle w:val="457E2B31F80F43DFAC331206242E2A3E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CE21FAC532B48C59191D6E94B3C13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22727F-0B8C-4ADB-B415-DB1B7E1B594A}"/>
      </w:docPartPr>
      <w:docPartBody>
        <w:p w:rsidR="008E1230" w:rsidRDefault="008E1230" w:rsidP="008E1230">
          <w:pPr>
            <w:pStyle w:val="5CE21FAC532B48C59191D6E94B3C13DD"/>
          </w:pPr>
          <w:r w:rsidRPr="00235F16">
            <w:rPr>
              <w:rStyle w:val="PlaceholderText"/>
            </w:rPr>
            <w:t>Click or tap to enter a date.</w:t>
          </w:r>
        </w:p>
      </w:docPartBody>
    </w:docPart>
    <w:docPart>
      <w:docPartPr>
        <w:name w:val="8DAA5D4BA43A496DB96FB499352CA6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830C1C-EB55-4475-8DC8-68F14D042CC8}"/>
      </w:docPartPr>
      <w:docPartBody>
        <w:p w:rsidR="008E1230" w:rsidRDefault="008E1230" w:rsidP="008E1230">
          <w:pPr>
            <w:pStyle w:val="8DAA5D4BA43A496DB96FB499352CA613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4557AED1D3E41AEA58022E6280CF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7FDBC4-5034-474F-98BB-F01EE6D3DB5E}"/>
      </w:docPartPr>
      <w:docPartBody>
        <w:p w:rsidR="008E1230" w:rsidRDefault="008E1230" w:rsidP="008E1230">
          <w:pPr>
            <w:pStyle w:val="04557AED1D3E41AEA58022E6280CF34A"/>
          </w:pPr>
          <w:r w:rsidRPr="00235F16">
            <w:rPr>
              <w:rStyle w:val="PlaceholderText"/>
            </w:rPr>
            <w:t>Click or tap to enter a date.</w:t>
          </w:r>
        </w:p>
      </w:docPartBody>
    </w:docPart>
    <w:docPart>
      <w:docPartPr>
        <w:name w:val="9E0CA6A21BC24BAAA7E107CFA49CE3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76B4CD-8F61-4D72-8522-BEB6692E030D}"/>
      </w:docPartPr>
      <w:docPartBody>
        <w:p w:rsidR="008E1230" w:rsidRDefault="008E1230" w:rsidP="008E1230">
          <w:pPr>
            <w:pStyle w:val="9E0CA6A21BC24BAAA7E107CFA49CE379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05FF5A03BF14BD2B87A8E9DF55A9A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134CF-3FD0-44BB-B31A-80164CDC3C1E}"/>
      </w:docPartPr>
      <w:docPartBody>
        <w:p w:rsidR="008E1230" w:rsidRDefault="008E1230" w:rsidP="008E1230">
          <w:pPr>
            <w:pStyle w:val="C05FF5A03BF14BD2B87A8E9DF55A9ACB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931AB9259424C369AF4C79EBE22BF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D4A51B-32B0-4C8E-B722-7FA6B8131BF6}"/>
      </w:docPartPr>
      <w:docPartBody>
        <w:p w:rsidR="008E1230" w:rsidRDefault="008E1230" w:rsidP="008E1230">
          <w:pPr>
            <w:pStyle w:val="F931AB9259424C369AF4C79EBE22BFF5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E89868EC94949EDB441C9338A3D25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786225-F98E-40A5-82AB-7CD8BAFA553D}"/>
      </w:docPartPr>
      <w:docPartBody>
        <w:p w:rsidR="008E1230" w:rsidRDefault="008E1230" w:rsidP="008E1230">
          <w:pPr>
            <w:pStyle w:val="EE89868EC94949EDB441C9338A3D254E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AD73DE6976D4AAAB2FC43AD8F4582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0B4E4F-283D-46E8-8CDD-8EC890729E3F}"/>
      </w:docPartPr>
      <w:docPartBody>
        <w:p w:rsidR="008E1230" w:rsidRDefault="008E1230" w:rsidP="008E1230">
          <w:pPr>
            <w:pStyle w:val="DAD73DE6976D4AAAB2FC43AD8F45828C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3498FABD7144E75996064306DBB63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68AC52-F22D-4DFD-A4CB-F63C54C72EFE}"/>
      </w:docPartPr>
      <w:docPartBody>
        <w:p w:rsidR="008E1230" w:rsidRDefault="008E1230" w:rsidP="008E1230">
          <w:pPr>
            <w:pStyle w:val="13498FABD7144E75996064306DBB6386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AF14CAAB4B5438B9E9B56F7290773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DB81A0-507C-4908-8C89-6E04BC3945DD}"/>
      </w:docPartPr>
      <w:docPartBody>
        <w:p w:rsidR="008E1230" w:rsidRDefault="008E1230" w:rsidP="008E1230">
          <w:pPr>
            <w:pStyle w:val="1AF14CAAB4B5438B9E9B56F7290773F2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736E433C9414C1A997159311E427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ECD98A-8470-4618-B25A-052CC66D9D4E}"/>
      </w:docPartPr>
      <w:docPartBody>
        <w:p w:rsidR="008E1230" w:rsidRDefault="008E1230" w:rsidP="008E1230">
          <w:pPr>
            <w:pStyle w:val="7736E433C9414C1A997159311E427EE1"/>
          </w:pPr>
          <w:r w:rsidRPr="00235F16">
            <w:rPr>
              <w:rStyle w:val="PlaceholderText"/>
            </w:rPr>
            <w:t>Click or tap to enter a date.</w:t>
          </w:r>
        </w:p>
      </w:docPartBody>
    </w:docPart>
    <w:docPart>
      <w:docPartPr>
        <w:name w:val="8F63658EBF76BA4C937C4A9D39935E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35D809-B376-6145-8D1E-ABEE0610480F}"/>
      </w:docPartPr>
      <w:docPartBody>
        <w:p w:rsidR="008472EA" w:rsidRDefault="008472EA" w:rsidP="008472EA">
          <w:pPr>
            <w:pStyle w:val="8F63658EBF76BA4C937C4A9D39935E18"/>
          </w:pPr>
          <w:r w:rsidRPr="00235F16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230"/>
    <w:rsid w:val="002D391F"/>
    <w:rsid w:val="002E48AC"/>
    <w:rsid w:val="00661CB4"/>
    <w:rsid w:val="008472EA"/>
    <w:rsid w:val="008E1230"/>
    <w:rsid w:val="00E172DB"/>
    <w:rsid w:val="00EF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472EA"/>
    <w:rPr>
      <w:color w:val="666666"/>
    </w:rPr>
  </w:style>
  <w:style w:type="paragraph" w:customStyle="1" w:styleId="2E3C8B8C3EE54EE6B992B3A091532ADC">
    <w:name w:val="2E3C8B8C3EE54EE6B992B3A091532ADC"/>
    <w:rsid w:val="008E1230"/>
  </w:style>
  <w:style w:type="paragraph" w:customStyle="1" w:styleId="926D7E172ABD455881025EB8AC976D42">
    <w:name w:val="926D7E172ABD455881025EB8AC976D42"/>
    <w:rsid w:val="008E1230"/>
  </w:style>
  <w:style w:type="paragraph" w:customStyle="1" w:styleId="1602D60EBE1C4E008F2F85FE798EDEE9">
    <w:name w:val="1602D60EBE1C4E008F2F85FE798EDEE9"/>
    <w:rsid w:val="008E1230"/>
  </w:style>
  <w:style w:type="paragraph" w:customStyle="1" w:styleId="6090D2BF63EE49E4899156946C49215C">
    <w:name w:val="6090D2BF63EE49E4899156946C49215C"/>
    <w:rsid w:val="008E1230"/>
  </w:style>
  <w:style w:type="paragraph" w:customStyle="1" w:styleId="C474AB742B854B2E9E4CF9002CBE0EBC">
    <w:name w:val="C474AB742B854B2E9E4CF9002CBE0EBC"/>
    <w:rsid w:val="008E1230"/>
  </w:style>
  <w:style w:type="paragraph" w:customStyle="1" w:styleId="637303DEA7534323BCC850C27E8B5ECF">
    <w:name w:val="637303DEA7534323BCC850C27E8B5ECF"/>
    <w:rsid w:val="008E1230"/>
  </w:style>
  <w:style w:type="paragraph" w:customStyle="1" w:styleId="1B5BBF619C474A38A04F679D4118FEC8">
    <w:name w:val="1B5BBF619C474A38A04F679D4118FEC8"/>
    <w:rsid w:val="008E1230"/>
  </w:style>
  <w:style w:type="paragraph" w:customStyle="1" w:styleId="2DBB0FF21FE64887A1AE2A471BA59371">
    <w:name w:val="2DBB0FF21FE64887A1AE2A471BA59371"/>
    <w:rsid w:val="008E1230"/>
  </w:style>
  <w:style w:type="paragraph" w:customStyle="1" w:styleId="A9279B441C0D49C99C88D705BB425100">
    <w:name w:val="A9279B441C0D49C99C88D705BB425100"/>
    <w:rsid w:val="008E1230"/>
  </w:style>
  <w:style w:type="paragraph" w:customStyle="1" w:styleId="54A3620AF9A94BF18C443CE8EC49E82E">
    <w:name w:val="54A3620AF9A94BF18C443CE8EC49E82E"/>
    <w:rsid w:val="008E1230"/>
  </w:style>
  <w:style w:type="paragraph" w:customStyle="1" w:styleId="888416705CF447CC9FAC3D49B82945D4">
    <w:name w:val="888416705CF447CC9FAC3D49B82945D4"/>
    <w:rsid w:val="008E1230"/>
  </w:style>
  <w:style w:type="paragraph" w:customStyle="1" w:styleId="FD4379708D574A73A648648EA6784A8E">
    <w:name w:val="FD4379708D574A73A648648EA6784A8E"/>
    <w:rsid w:val="008E1230"/>
  </w:style>
  <w:style w:type="paragraph" w:customStyle="1" w:styleId="35046E3937CF4771B73504A18EFF912A">
    <w:name w:val="35046E3937CF4771B73504A18EFF912A"/>
    <w:rsid w:val="008E1230"/>
  </w:style>
  <w:style w:type="paragraph" w:customStyle="1" w:styleId="80543C4F72E0402B930A1068DB9B1F8D">
    <w:name w:val="80543C4F72E0402B930A1068DB9B1F8D"/>
    <w:rsid w:val="008E1230"/>
  </w:style>
  <w:style w:type="paragraph" w:customStyle="1" w:styleId="37B35597DAA645AEB27247EBECBE8622">
    <w:name w:val="37B35597DAA645AEB27247EBECBE8622"/>
    <w:rsid w:val="008E1230"/>
  </w:style>
  <w:style w:type="paragraph" w:customStyle="1" w:styleId="C41ED76879034DF8B3A0E4F404C3AA06">
    <w:name w:val="C41ED76879034DF8B3A0E4F404C3AA06"/>
    <w:rsid w:val="008E1230"/>
  </w:style>
  <w:style w:type="paragraph" w:customStyle="1" w:styleId="AA4724D4B50E4772AD1B05E887C1F594">
    <w:name w:val="AA4724D4B50E4772AD1B05E887C1F594"/>
    <w:rsid w:val="008E1230"/>
  </w:style>
  <w:style w:type="paragraph" w:customStyle="1" w:styleId="5B0427A409AC4A3FB73BB14DD329A3F2">
    <w:name w:val="5B0427A409AC4A3FB73BB14DD329A3F2"/>
    <w:rsid w:val="008E1230"/>
  </w:style>
  <w:style w:type="paragraph" w:customStyle="1" w:styleId="69E156A625B242F6A932542ED8E373A3">
    <w:name w:val="69E156A625B242F6A932542ED8E373A3"/>
    <w:rsid w:val="008E1230"/>
  </w:style>
  <w:style w:type="paragraph" w:customStyle="1" w:styleId="04049358BC4B4290BD5A5482E58432E0">
    <w:name w:val="04049358BC4B4290BD5A5482E58432E0"/>
    <w:rsid w:val="008E1230"/>
  </w:style>
  <w:style w:type="paragraph" w:customStyle="1" w:styleId="387A96CAEC674256B22256C1635D0450">
    <w:name w:val="387A96CAEC674256B22256C1635D0450"/>
    <w:rsid w:val="008E1230"/>
  </w:style>
  <w:style w:type="paragraph" w:customStyle="1" w:styleId="863289BD0903420F959C607DCC70ADF0">
    <w:name w:val="863289BD0903420F959C607DCC70ADF0"/>
    <w:rsid w:val="008E1230"/>
  </w:style>
  <w:style w:type="paragraph" w:customStyle="1" w:styleId="457E2B31F80F43DFAC331206242E2A3E">
    <w:name w:val="457E2B31F80F43DFAC331206242E2A3E"/>
    <w:rsid w:val="008E1230"/>
  </w:style>
  <w:style w:type="paragraph" w:customStyle="1" w:styleId="5CE21FAC532B48C59191D6E94B3C13DD">
    <w:name w:val="5CE21FAC532B48C59191D6E94B3C13DD"/>
    <w:rsid w:val="008E1230"/>
  </w:style>
  <w:style w:type="paragraph" w:customStyle="1" w:styleId="8DAA5D4BA43A496DB96FB499352CA613">
    <w:name w:val="8DAA5D4BA43A496DB96FB499352CA613"/>
    <w:rsid w:val="008E1230"/>
  </w:style>
  <w:style w:type="paragraph" w:customStyle="1" w:styleId="04557AED1D3E41AEA58022E6280CF34A">
    <w:name w:val="04557AED1D3E41AEA58022E6280CF34A"/>
    <w:rsid w:val="008E1230"/>
  </w:style>
  <w:style w:type="paragraph" w:customStyle="1" w:styleId="9E0CA6A21BC24BAAA7E107CFA49CE379">
    <w:name w:val="9E0CA6A21BC24BAAA7E107CFA49CE379"/>
    <w:rsid w:val="008E1230"/>
  </w:style>
  <w:style w:type="paragraph" w:customStyle="1" w:styleId="C05FF5A03BF14BD2B87A8E9DF55A9ACB">
    <w:name w:val="C05FF5A03BF14BD2B87A8E9DF55A9ACB"/>
    <w:rsid w:val="008E1230"/>
  </w:style>
  <w:style w:type="paragraph" w:customStyle="1" w:styleId="F931AB9259424C369AF4C79EBE22BFF5">
    <w:name w:val="F931AB9259424C369AF4C79EBE22BFF5"/>
    <w:rsid w:val="008E1230"/>
  </w:style>
  <w:style w:type="paragraph" w:customStyle="1" w:styleId="EE89868EC94949EDB441C9338A3D254E">
    <w:name w:val="EE89868EC94949EDB441C9338A3D254E"/>
    <w:rsid w:val="008E1230"/>
  </w:style>
  <w:style w:type="paragraph" w:customStyle="1" w:styleId="DAD73DE6976D4AAAB2FC43AD8F45828C">
    <w:name w:val="DAD73DE6976D4AAAB2FC43AD8F45828C"/>
    <w:rsid w:val="008E1230"/>
  </w:style>
  <w:style w:type="paragraph" w:customStyle="1" w:styleId="13498FABD7144E75996064306DBB6386">
    <w:name w:val="13498FABD7144E75996064306DBB6386"/>
    <w:rsid w:val="008E1230"/>
  </w:style>
  <w:style w:type="paragraph" w:customStyle="1" w:styleId="1AF14CAAB4B5438B9E9B56F7290773F2">
    <w:name w:val="1AF14CAAB4B5438B9E9B56F7290773F2"/>
    <w:rsid w:val="008E1230"/>
  </w:style>
  <w:style w:type="paragraph" w:customStyle="1" w:styleId="7736E433C9414C1A997159311E427EE1">
    <w:name w:val="7736E433C9414C1A997159311E427EE1"/>
    <w:rsid w:val="008E1230"/>
  </w:style>
  <w:style w:type="paragraph" w:customStyle="1" w:styleId="8F63658EBF76BA4C937C4A9D39935E18">
    <w:name w:val="8F63658EBF76BA4C937C4A9D39935E18"/>
    <w:rsid w:val="008472EA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~ 2025 template EATA handbook forms.dotx</Template>
  <TotalTime>47</TotalTime>
  <Pages>3</Pages>
  <Words>638</Words>
  <Characters>3642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12</vt:lpstr>
      <vt:lpstr>12</vt:lpstr>
    </vt:vector>
  </TitlesOfParts>
  <Company/>
  <LinksUpToDate>false</LinksUpToDate>
  <CharactersWithSpaces>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creator>Nicole Kabisch</dc:creator>
  <cp:lastModifiedBy>Cathy McQuaid</cp:lastModifiedBy>
  <cp:revision>30</cp:revision>
  <dcterms:created xsi:type="dcterms:W3CDTF">2025-01-20T11:21:00Z</dcterms:created>
  <dcterms:modified xsi:type="dcterms:W3CDTF">2025-04-20T13:47:00Z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2024-04-20T00:00:00Z</vt:filetime>
  </property>
</Properties>
</file>